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6452899A" w:rsidR="0047790E" w:rsidRPr="00BE726E" w:rsidRDefault="008419C2" w:rsidP="5972F72C">
      <w:pPr>
        <w:pBdr>
          <w:bottom w:val="single" w:sz="4" w:space="1" w:color="auto"/>
        </w:pBdr>
        <w:rPr>
          <w:b/>
          <w:bCs/>
        </w:rPr>
      </w:pPr>
      <w:r>
        <w:rPr>
          <w:b/>
          <w:bCs/>
        </w:rPr>
        <w:pict w14:anchorId="4494A7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5pt;height:46pt">
            <v:imagedata r:id="rId8" o:title="Kleuter-2eGraad-01"/>
          </v:shape>
        </w:pict>
      </w:r>
      <w:r w:rsidR="5972F72C" w:rsidRPr="5972F72C">
        <w:rPr>
          <w:b/>
          <w:bCs/>
        </w:rPr>
        <w:t xml:space="preserve">ACTIVITEITEN </w:t>
      </w:r>
    </w:p>
    <w:tbl>
      <w:tblPr>
        <w:tblStyle w:val="Tabelraster"/>
        <w:tblW w:w="9056" w:type="dxa"/>
        <w:tblLook w:val="04A0" w:firstRow="1" w:lastRow="0" w:firstColumn="1" w:lastColumn="0" w:noHBand="0" w:noVBand="1"/>
      </w:tblPr>
      <w:tblGrid>
        <w:gridCol w:w="2789"/>
        <w:gridCol w:w="6267"/>
      </w:tblGrid>
      <w:tr w:rsidR="00CB5FC3" w:rsidRPr="00BE726E" w14:paraId="16A0FB36" w14:textId="77777777" w:rsidTr="5972F72C">
        <w:tc>
          <w:tcPr>
            <w:tcW w:w="2789" w:type="dxa"/>
            <w:tcBorders>
              <w:top w:val="single" w:sz="12" w:space="0" w:color="auto"/>
              <w:left w:val="single" w:sz="12" w:space="0" w:color="auto"/>
            </w:tcBorders>
            <w:shd w:val="clear" w:color="auto" w:fill="A6A6A6" w:themeFill="background1" w:themeFillShade="A6"/>
          </w:tcPr>
          <w:p w14:paraId="65B0C9DB" w14:textId="52CE7D62" w:rsidR="00CB5FC3"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7BE64EAA" w:rsidR="00CB5FC3" w:rsidRPr="00BE726E" w:rsidRDefault="5972F72C" w:rsidP="5972F72C">
            <w:pPr>
              <w:pStyle w:val="Normaalweb"/>
              <w:spacing w:before="80" w:beforeAutospacing="0" w:after="80" w:afterAutospacing="0"/>
              <w:rPr>
                <w:rFonts w:asciiTheme="minorHAnsi" w:hAnsiTheme="minorHAnsi" w:cstheme="minorBidi"/>
                <w:sz w:val="22"/>
                <w:szCs w:val="22"/>
              </w:rPr>
            </w:pPr>
            <w:r w:rsidRPr="5972F72C">
              <w:rPr>
                <w:rFonts w:asciiTheme="minorHAnsi" w:hAnsiTheme="minorHAnsi" w:cstheme="minorBidi"/>
                <w:sz w:val="22"/>
                <w:szCs w:val="22"/>
              </w:rPr>
              <w:t>De pakjesdienst</w:t>
            </w:r>
          </w:p>
        </w:tc>
      </w:tr>
      <w:tr w:rsidR="006C2705" w:rsidRPr="00BE726E" w14:paraId="40C9225F" w14:textId="77777777" w:rsidTr="5972F72C">
        <w:trPr>
          <w:trHeight w:val="731"/>
        </w:trPr>
        <w:tc>
          <w:tcPr>
            <w:tcW w:w="2789" w:type="dxa"/>
            <w:tcBorders>
              <w:top w:val="single" w:sz="12" w:space="0" w:color="auto"/>
              <w:left w:val="single" w:sz="12" w:space="0" w:color="auto"/>
            </w:tcBorders>
            <w:shd w:val="clear" w:color="auto" w:fill="auto"/>
          </w:tcPr>
          <w:p w14:paraId="336DC8EB" w14:textId="274D716E" w:rsidR="006C2705"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Leeftijdsgroep</w:t>
            </w:r>
          </w:p>
        </w:tc>
        <w:tc>
          <w:tcPr>
            <w:tcW w:w="6267" w:type="dxa"/>
            <w:tcBorders>
              <w:top w:val="single" w:sz="12" w:space="0" w:color="auto"/>
              <w:right w:val="single" w:sz="12" w:space="0" w:color="auto"/>
            </w:tcBorders>
            <w:shd w:val="clear" w:color="auto" w:fill="auto"/>
            <w:vAlign w:val="center"/>
          </w:tcPr>
          <w:p w14:paraId="0E00DA98" w14:textId="77777777" w:rsidR="00F43A5F" w:rsidRPr="00BE726E" w:rsidRDefault="5972F72C" w:rsidP="5972F72C">
            <w:pPr>
              <w:pStyle w:val="Normaalweb"/>
              <w:numPr>
                <w:ilvl w:val="0"/>
                <w:numId w:val="21"/>
              </w:numPr>
              <w:spacing w:before="0" w:beforeAutospacing="0" w:after="0" w:afterAutospacing="0"/>
              <w:ind w:left="351" w:hanging="351"/>
              <w:rPr>
                <w:rFonts w:asciiTheme="minorHAnsi" w:hAnsiTheme="minorHAnsi" w:cstheme="minorBidi"/>
                <w:color w:val="000000" w:themeColor="text1"/>
                <w:sz w:val="22"/>
                <w:szCs w:val="22"/>
              </w:rPr>
            </w:pPr>
            <w:r w:rsidRPr="5972F72C">
              <w:rPr>
                <w:rFonts w:asciiTheme="minorHAnsi" w:hAnsiTheme="minorHAnsi" w:cstheme="minorBidi"/>
                <w:color w:val="000000" w:themeColor="text1"/>
                <w:sz w:val="22"/>
                <w:szCs w:val="22"/>
              </w:rPr>
              <w:t xml:space="preserve">1 graad secundair onderwijs (12 – 14 jaar) </w:t>
            </w:r>
            <w:r w:rsidRPr="5972F72C">
              <w:rPr>
                <w:rFonts w:asciiTheme="minorHAnsi" w:hAnsiTheme="minorHAnsi" w:cstheme="minorBidi"/>
                <w:color w:val="FF0000"/>
                <w:sz w:val="22"/>
                <w:szCs w:val="22"/>
              </w:rPr>
              <w:t>&gt; project 'STEM Computer'</w:t>
            </w:r>
          </w:p>
          <w:p w14:paraId="51CEB84F" w14:textId="77777777" w:rsidR="00F43A5F" w:rsidRPr="00BE726E" w:rsidRDefault="5972F72C" w:rsidP="5972F72C">
            <w:pPr>
              <w:pStyle w:val="Normaalweb"/>
              <w:numPr>
                <w:ilvl w:val="0"/>
                <w:numId w:val="21"/>
              </w:numPr>
              <w:spacing w:before="0" w:beforeAutospacing="0" w:after="0" w:afterAutospacing="0"/>
              <w:ind w:left="351" w:hanging="351"/>
              <w:rPr>
                <w:rFonts w:asciiTheme="minorHAnsi" w:hAnsiTheme="minorHAnsi" w:cstheme="minorBidi"/>
                <w:color w:val="000000" w:themeColor="text1"/>
                <w:sz w:val="22"/>
                <w:szCs w:val="22"/>
              </w:rPr>
            </w:pPr>
            <w:r w:rsidRPr="5972F72C">
              <w:rPr>
                <w:rFonts w:asciiTheme="minorHAnsi" w:hAnsiTheme="minorHAnsi" w:cstheme="minorBidi"/>
                <w:color w:val="000000" w:themeColor="text1"/>
                <w:sz w:val="22"/>
                <w:szCs w:val="22"/>
              </w:rPr>
              <w:t>3</w:t>
            </w:r>
            <w:r w:rsidRPr="5972F72C">
              <w:rPr>
                <w:rFonts w:asciiTheme="minorHAnsi" w:hAnsiTheme="minorHAnsi" w:cstheme="minorBidi"/>
                <w:color w:val="000000" w:themeColor="text1"/>
                <w:sz w:val="22"/>
                <w:szCs w:val="22"/>
                <w:vertAlign w:val="superscript"/>
              </w:rPr>
              <w:t>de</w:t>
            </w:r>
            <w:r w:rsidRPr="5972F72C">
              <w:rPr>
                <w:rFonts w:asciiTheme="minorHAnsi" w:hAnsiTheme="minorHAnsi" w:cstheme="minorBidi"/>
                <w:color w:val="000000" w:themeColor="text1"/>
                <w:sz w:val="22"/>
                <w:szCs w:val="22"/>
              </w:rPr>
              <w:t xml:space="preserve"> graad (10- 12 jaar) </w:t>
            </w:r>
            <w:r w:rsidRPr="5972F72C">
              <w:rPr>
                <w:rFonts w:asciiTheme="minorHAnsi" w:hAnsiTheme="minorHAnsi" w:cstheme="minorBidi"/>
                <w:color w:val="FF0000"/>
                <w:sz w:val="22"/>
                <w:szCs w:val="22"/>
              </w:rPr>
              <w:t>&gt; project 'STEM Computer' &amp;  'STEM Code'</w:t>
            </w:r>
          </w:p>
          <w:p w14:paraId="0281864B" w14:textId="77777777" w:rsidR="00F43A5F" w:rsidRPr="00BE726E" w:rsidRDefault="5972F72C" w:rsidP="5972F72C">
            <w:pPr>
              <w:pStyle w:val="Normaalweb"/>
              <w:numPr>
                <w:ilvl w:val="0"/>
                <w:numId w:val="21"/>
              </w:numPr>
              <w:spacing w:before="0" w:beforeAutospacing="0" w:after="0" w:afterAutospacing="0"/>
              <w:ind w:left="351" w:hanging="351"/>
              <w:rPr>
                <w:rFonts w:asciiTheme="minorHAnsi" w:hAnsiTheme="minorHAnsi" w:cstheme="minorBidi"/>
                <w:color w:val="000000" w:themeColor="text1"/>
                <w:sz w:val="22"/>
                <w:szCs w:val="22"/>
                <w:highlight w:val="yellow"/>
              </w:rPr>
            </w:pPr>
            <w:r w:rsidRPr="5972F72C">
              <w:rPr>
                <w:rFonts w:asciiTheme="minorHAnsi" w:hAnsiTheme="minorHAnsi" w:cstheme="minorBidi"/>
                <w:color w:val="000000" w:themeColor="text1"/>
                <w:sz w:val="22"/>
                <w:szCs w:val="22"/>
                <w:highlight w:val="yellow"/>
              </w:rPr>
              <w:t>2</w:t>
            </w:r>
            <w:r w:rsidRPr="5972F72C">
              <w:rPr>
                <w:rFonts w:asciiTheme="minorHAnsi" w:hAnsiTheme="minorHAnsi" w:cstheme="minorBidi"/>
                <w:color w:val="000000" w:themeColor="text1"/>
                <w:sz w:val="22"/>
                <w:szCs w:val="22"/>
                <w:highlight w:val="yellow"/>
                <w:vertAlign w:val="superscript"/>
              </w:rPr>
              <w:t>de</w:t>
            </w:r>
            <w:r w:rsidRPr="5972F72C">
              <w:rPr>
                <w:rFonts w:asciiTheme="minorHAnsi" w:hAnsiTheme="minorHAnsi" w:cstheme="minorBidi"/>
                <w:color w:val="000000" w:themeColor="text1"/>
                <w:sz w:val="22"/>
                <w:szCs w:val="22"/>
                <w:highlight w:val="yellow"/>
              </w:rPr>
              <w:t xml:space="preserve"> graad (8-10 jaar)</w:t>
            </w:r>
            <w:r w:rsidRPr="5972F72C">
              <w:rPr>
                <w:rFonts w:asciiTheme="minorHAnsi" w:hAnsiTheme="minorHAnsi" w:cstheme="minorBidi"/>
                <w:color w:val="FF0000"/>
                <w:sz w:val="22"/>
                <w:szCs w:val="22"/>
                <w:highlight w:val="yellow"/>
              </w:rPr>
              <w:t xml:space="preserve"> &gt; project 'STEM Code'</w:t>
            </w:r>
          </w:p>
          <w:p w14:paraId="3E09ABAF" w14:textId="77777777" w:rsidR="00F43A5F" w:rsidRPr="00BE726E" w:rsidRDefault="5972F72C" w:rsidP="5972F72C">
            <w:pPr>
              <w:pStyle w:val="Normaalweb"/>
              <w:numPr>
                <w:ilvl w:val="0"/>
                <w:numId w:val="21"/>
              </w:numPr>
              <w:spacing w:before="0" w:beforeAutospacing="0" w:after="0" w:afterAutospacing="0"/>
              <w:ind w:left="351" w:hanging="351"/>
              <w:rPr>
                <w:rFonts w:asciiTheme="minorHAnsi" w:hAnsiTheme="minorHAnsi" w:cstheme="minorBidi"/>
                <w:color w:val="000000" w:themeColor="text1"/>
                <w:sz w:val="22"/>
                <w:szCs w:val="22"/>
              </w:rPr>
            </w:pPr>
            <w:r w:rsidRPr="5972F72C">
              <w:rPr>
                <w:rFonts w:asciiTheme="minorHAnsi" w:hAnsiTheme="minorHAnsi" w:cstheme="minorBidi"/>
                <w:sz w:val="22"/>
                <w:szCs w:val="22"/>
              </w:rPr>
              <w:t>1</w:t>
            </w:r>
            <w:r w:rsidRPr="5972F72C">
              <w:rPr>
                <w:rFonts w:asciiTheme="minorHAnsi" w:hAnsiTheme="minorHAnsi" w:cstheme="minorBidi"/>
                <w:sz w:val="22"/>
                <w:szCs w:val="22"/>
                <w:vertAlign w:val="superscript"/>
              </w:rPr>
              <w:t>ste</w:t>
            </w:r>
            <w:r w:rsidRPr="5972F72C">
              <w:rPr>
                <w:rFonts w:asciiTheme="minorHAnsi" w:hAnsiTheme="minorHAnsi" w:cstheme="minorBidi"/>
                <w:sz w:val="22"/>
                <w:szCs w:val="22"/>
              </w:rPr>
              <w:t xml:space="preserve"> graad (6-8 jaar) </w:t>
            </w:r>
            <w:r w:rsidRPr="5972F72C">
              <w:rPr>
                <w:rFonts w:asciiTheme="minorHAnsi" w:hAnsiTheme="minorHAnsi" w:cstheme="minorBidi"/>
                <w:color w:val="FF0000"/>
                <w:sz w:val="22"/>
                <w:szCs w:val="22"/>
              </w:rPr>
              <w:t>&gt; project 'STEM Code'</w:t>
            </w:r>
          </w:p>
          <w:p w14:paraId="15C1A44F" w14:textId="140C3A83" w:rsidR="006C2705" w:rsidRPr="00BE726E" w:rsidRDefault="5972F72C" w:rsidP="5972F72C">
            <w:pPr>
              <w:pStyle w:val="Normaalweb"/>
              <w:spacing w:before="0" w:beforeAutospacing="0" w:after="0" w:afterAutospacing="0"/>
              <w:rPr>
                <w:rFonts w:asciiTheme="minorHAnsi" w:hAnsiTheme="minorHAnsi" w:cstheme="minorBidi"/>
                <w:sz w:val="22"/>
                <w:szCs w:val="22"/>
              </w:rPr>
            </w:pPr>
            <w:r w:rsidRPr="5972F72C">
              <w:rPr>
                <w:rFonts w:asciiTheme="minorHAnsi" w:hAnsiTheme="minorHAnsi" w:cstheme="minorBidi"/>
                <w:sz w:val="22"/>
                <w:szCs w:val="22"/>
              </w:rPr>
              <w:t>3</w:t>
            </w:r>
            <w:r w:rsidRPr="5972F72C">
              <w:rPr>
                <w:rFonts w:asciiTheme="minorHAnsi" w:hAnsiTheme="minorHAnsi" w:cstheme="minorBidi"/>
                <w:sz w:val="22"/>
                <w:szCs w:val="22"/>
                <w:vertAlign w:val="superscript"/>
              </w:rPr>
              <w:t>de</w:t>
            </w:r>
            <w:r w:rsidRPr="5972F72C">
              <w:rPr>
                <w:rFonts w:asciiTheme="minorHAnsi" w:hAnsiTheme="minorHAnsi" w:cstheme="minorBidi"/>
                <w:sz w:val="22"/>
                <w:szCs w:val="22"/>
              </w:rPr>
              <w:t xml:space="preserve"> kleuter</w:t>
            </w:r>
          </w:p>
        </w:tc>
      </w:tr>
      <w:tr w:rsidR="00CB5FC3" w:rsidRPr="00BE726E" w14:paraId="6F59CC83" w14:textId="77777777" w:rsidTr="5972F72C">
        <w:tc>
          <w:tcPr>
            <w:tcW w:w="2789" w:type="dxa"/>
            <w:tcBorders>
              <w:left w:val="single" w:sz="12" w:space="0" w:color="auto"/>
            </w:tcBorders>
          </w:tcPr>
          <w:p w14:paraId="59CE149C" w14:textId="6195EA22" w:rsidR="00CB5FC3" w:rsidRPr="00BE726E" w:rsidRDefault="5972F72C" w:rsidP="5972F72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620DD7B5" w:rsidR="00CB5FC3" w:rsidRPr="00BE726E" w:rsidRDefault="5972F72C" w:rsidP="5972F72C">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5972F72C">
              <w:rPr>
                <w:rFonts w:asciiTheme="minorHAnsi" w:hAnsiTheme="minorHAnsi" w:cstheme="minorBidi"/>
                <w:color w:val="000000" w:themeColor="text1"/>
                <w:sz w:val="22"/>
                <w:szCs w:val="22"/>
              </w:rPr>
              <w:t>75 minuten</w:t>
            </w:r>
          </w:p>
        </w:tc>
      </w:tr>
      <w:tr w:rsidR="00CB5FC3" w:rsidRPr="00BE726E" w14:paraId="47C289EB" w14:textId="77777777" w:rsidTr="5972F72C">
        <w:tc>
          <w:tcPr>
            <w:tcW w:w="2789" w:type="dxa"/>
            <w:tcBorders>
              <w:left w:val="single" w:sz="12" w:space="0" w:color="auto"/>
            </w:tcBorders>
          </w:tcPr>
          <w:p w14:paraId="6307B6E6" w14:textId="6544306E" w:rsidR="00CB5FC3" w:rsidRPr="00BE726E" w:rsidRDefault="5972F72C" w:rsidP="5972F72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Vaardigheden computationeel denken</w:t>
            </w:r>
          </w:p>
        </w:tc>
        <w:tc>
          <w:tcPr>
            <w:tcW w:w="6267" w:type="dxa"/>
            <w:tcBorders>
              <w:right w:val="single" w:sz="12" w:space="0" w:color="auto"/>
            </w:tcBorders>
            <w:vAlign w:val="center"/>
          </w:tcPr>
          <w:p w14:paraId="55F25AA0" w14:textId="77777777" w:rsidR="00377539" w:rsidRPr="00BE726E" w:rsidRDefault="00377539" w:rsidP="234A586C">
            <w:pPr>
              <w:pStyle w:val="Normaalweb"/>
              <w:spacing w:before="0" w:beforeAutospacing="0" w:after="0" w:afterAutospacing="0"/>
              <w:rPr>
                <w:rFonts w:asciiTheme="minorHAnsi" w:hAnsiTheme="minorHAnsi" w:cstheme="minorHAnsi"/>
                <w:sz w:val="22"/>
                <w:szCs w:val="22"/>
              </w:rPr>
            </w:pPr>
          </w:p>
          <w:p w14:paraId="70A62306" w14:textId="4D8BA06A" w:rsidR="009369CF" w:rsidRPr="00BE726E" w:rsidRDefault="00377539" w:rsidP="5972F72C">
            <w:pPr>
              <w:pStyle w:val="Normaalweb"/>
              <w:spacing w:before="0" w:beforeAutospacing="0" w:after="0" w:afterAutospacing="0"/>
              <w:rPr>
                <w:rFonts w:asciiTheme="minorHAnsi" w:hAnsiTheme="minorHAnsi" w:cstheme="minorBid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52608" behindDoc="0" locked="0" layoutInCell="1" allowOverlap="1" wp14:anchorId="20585506" wp14:editId="5BDDC1AD">
                  <wp:simplePos x="0" y="0"/>
                  <wp:positionH relativeFrom="column">
                    <wp:posOffset>-463550</wp:posOffset>
                  </wp:positionH>
                  <wp:positionV relativeFrom="paragraph">
                    <wp:posOffset>1010285</wp:posOffset>
                  </wp:positionV>
                  <wp:extent cx="379095" cy="428625"/>
                  <wp:effectExtent l="0" t="0" r="1905" b="317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79095" cy="428625"/>
                          </a:xfrm>
                          <a:prstGeom prst="rect">
                            <a:avLst/>
                          </a:prstGeom>
                        </pic:spPr>
                      </pic:pic>
                    </a:graphicData>
                  </a:graphic>
                  <wp14:sizeRelH relativeFrom="page">
                    <wp14:pctWidth>0</wp14:pctWidth>
                  </wp14:sizeRelH>
                  <wp14:sizeRelV relativeFrom="page">
                    <wp14:pctHeight>0</wp14:pctHeight>
                  </wp14:sizeRelV>
                </wp:anchor>
              </w:drawing>
            </w:r>
            <w:r w:rsidR="001A2FD7" w:rsidRPr="00BE726E">
              <w:rPr>
                <w:rFonts w:asciiTheme="minorHAnsi" w:hAnsiTheme="minorHAnsi" w:cstheme="minorHAnsi"/>
                <w:noProof/>
                <w:sz w:val="22"/>
                <w:szCs w:val="22"/>
                <w:lang w:val="nl-BE" w:eastAsia="nl-BE"/>
              </w:rPr>
              <w:drawing>
                <wp:anchor distT="0" distB="0" distL="114300" distR="114300" simplePos="0" relativeHeight="251646464" behindDoc="0" locked="0" layoutInCell="1" allowOverlap="1" wp14:anchorId="1EC51A51" wp14:editId="63AFA67F">
                  <wp:simplePos x="0" y="0"/>
                  <wp:positionH relativeFrom="column">
                    <wp:posOffset>-471170</wp:posOffset>
                  </wp:positionH>
                  <wp:positionV relativeFrom="paragraph">
                    <wp:posOffset>-8890</wp:posOffset>
                  </wp:positionV>
                  <wp:extent cx="361950" cy="361950"/>
                  <wp:effectExtent l="0" t="0" r="0" b="0"/>
                  <wp:wrapSquare wrapText="bothSides"/>
                  <wp:docPr id="2" name="Afbeelding 2" descr="C:\Users\LisaCaenen\AppData\Local\Microsoft\Windows\INetCache\Content.Word\shutterstock_402675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saCaenen\AppData\Local\Microsoft\Windows\INetCache\Content.Word\shutterstock_402675733.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asciiTheme="minorHAnsi" w:hAnsiTheme="minorHAnsi" w:cstheme="minorHAnsi"/>
                  <w:sz w:val="22"/>
                  <w:szCs w:val="22"/>
                </w:rPr>
                <w:id w:val="-880470280"/>
                <w14:checkbox>
                  <w14:checked w14:val="0"/>
                  <w14:checkedState w14:val="2612" w14:font="Times New Roman"/>
                  <w14:uncheckedState w14:val="2610" w14:font="Times New Roman"/>
                </w14:checkbox>
              </w:sdtPr>
              <w:sdtEndPr/>
              <w:sdtContent>
                <w:r w:rsidR="001A2FD7" w:rsidRPr="00BE726E">
                  <w:rPr>
                    <w:rFonts w:ascii="Segoe UI Symbol" w:hAnsi="Segoe UI Symbol" w:cs="Segoe UI Symbol"/>
                    <w:sz w:val="22"/>
                    <w:szCs w:val="22"/>
                  </w:rPr>
                  <w:t>☐</w:t>
                </w:r>
              </w:sdtContent>
            </w:sdt>
            <w:r w:rsidR="006C2705" w:rsidRPr="5972F72C">
              <w:rPr>
                <w:rFonts w:asciiTheme="minorHAnsi" w:hAnsiTheme="minorHAnsi" w:cstheme="minorBidi"/>
                <w:sz w:val="22"/>
                <w:szCs w:val="22"/>
              </w:rPr>
              <w:t xml:space="preserve"> </w:t>
            </w:r>
            <w:r w:rsidR="009369CF" w:rsidRPr="5972F72C">
              <w:rPr>
                <w:rFonts w:asciiTheme="minorHAnsi" w:hAnsiTheme="minorHAnsi" w:cstheme="minorBidi"/>
                <w:sz w:val="22"/>
                <w:szCs w:val="22"/>
              </w:rPr>
              <w:t xml:space="preserve">Problemen herformuleren </w:t>
            </w:r>
          </w:p>
          <w:p w14:paraId="469CE190" w14:textId="40B5C1A6" w:rsidR="001A2FD7"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 xml:space="preserve">Kinderen drukken de probleemstelling uit in eigen woorden. </w:t>
            </w:r>
          </w:p>
          <w:p w14:paraId="322FDA36" w14:textId="68209FBC" w:rsidR="007F3BED" w:rsidRPr="00BE726E" w:rsidRDefault="001A2FD7" w:rsidP="007F3BED">
            <w:pPr>
              <w:pStyle w:val="Normaalweb"/>
              <w:spacing w:before="0" w:beforeAutospacing="0" w:after="0" w:afterAutospacing="0"/>
              <w:rPr>
                <w:rFonts w:asciiTheme="minorHAnsi" w:hAnsiTheme="minorHAnsi" w:cstheme="minorHAnsi"/>
                <w: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49536" behindDoc="0" locked="0" layoutInCell="1" allowOverlap="1" wp14:anchorId="2A795E13" wp14:editId="43769FBF">
                  <wp:simplePos x="0" y="0"/>
                  <wp:positionH relativeFrom="column">
                    <wp:posOffset>-509270</wp:posOffset>
                  </wp:positionH>
                  <wp:positionV relativeFrom="paragraph">
                    <wp:posOffset>133350</wp:posOffset>
                  </wp:positionV>
                  <wp:extent cx="400050" cy="414020"/>
                  <wp:effectExtent l="0" t="0" r="0" b="508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0050" cy="414020"/>
                          </a:xfrm>
                          <a:prstGeom prst="rect">
                            <a:avLst/>
                          </a:prstGeom>
                        </pic:spPr>
                      </pic:pic>
                    </a:graphicData>
                  </a:graphic>
                  <wp14:sizeRelH relativeFrom="page">
                    <wp14:pctWidth>0</wp14:pctWidth>
                  </wp14:sizeRelH>
                  <wp14:sizeRelV relativeFrom="page">
                    <wp14:pctHeight>0</wp14:pctHeight>
                  </wp14:sizeRelV>
                </wp:anchor>
              </w:drawing>
            </w:r>
          </w:p>
          <w:p w14:paraId="571D3941" w14:textId="48760C42" w:rsidR="009369CF"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1291116192"/>
                <w14:checkbox>
                  <w14:checked w14:val="0"/>
                  <w14:checkedState w14:val="2612" w14:font="Times New Roman"/>
                  <w14:uncheckedState w14:val="2610" w14:font="Times New Roman"/>
                </w14:checkbox>
              </w:sdtPr>
              <w:sdtEndPr/>
              <w:sdtContent>
                <w:r w:rsidR="001A2FD7" w:rsidRPr="00BE726E">
                  <w:rPr>
                    <w:rFonts w:ascii="Segoe UI Symbol" w:hAnsi="Segoe UI Symbol" w:cs="Segoe UI Symbol"/>
                    <w:sz w:val="22"/>
                    <w:szCs w:val="22"/>
                  </w:rPr>
                  <w:t>☐</w:t>
                </w:r>
              </w:sdtContent>
            </w:sdt>
            <w:r w:rsidR="009369CF" w:rsidRPr="5972F72C">
              <w:rPr>
                <w:rFonts w:asciiTheme="minorHAnsi" w:hAnsiTheme="minorHAnsi" w:cstheme="minorBidi"/>
                <w:sz w:val="22"/>
                <w:szCs w:val="22"/>
              </w:rPr>
              <w:t xml:space="preserve"> Voorspellen </w:t>
            </w:r>
          </w:p>
          <w:p w14:paraId="40FCC6C4" w14:textId="3E04276A" w:rsidR="007F3BED"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 xml:space="preserve">Kinderen geven aan wat ze denken dat er zal gebeuren. </w:t>
            </w:r>
          </w:p>
          <w:p w14:paraId="195F2B0A" w14:textId="4327BB5D" w:rsidR="0058253C" w:rsidRPr="00BE726E" w:rsidRDefault="0058253C" w:rsidP="007F3BED">
            <w:pPr>
              <w:pStyle w:val="Normaalweb"/>
              <w:spacing w:before="0" w:beforeAutospacing="0" w:after="0" w:afterAutospacing="0"/>
              <w:rPr>
                <w:rFonts w:asciiTheme="minorHAnsi" w:hAnsiTheme="minorHAnsi" w:cstheme="minorHAnsi"/>
                <w:i/>
                <w:sz w:val="22"/>
                <w:szCs w:val="22"/>
              </w:rPr>
            </w:pPr>
          </w:p>
          <w:p w14:paraId="713810E6" w14:textId="653E69E9" w:rsidR="009369CF"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1383135559"/>
                <w14:checkbox>
                  <w14:checked w14:val="0"/>
                  <w14:checkedState w14:val="2612" w14:font="Times New Roman"/>
                  <w14:uncheckedState w14:val="2610" w14:font="Times New Roman"/>
                </w14:checkbox>
              </w:sdtPr>
              <w:sdtEndPr/>
              <w:sdtContent>
                <w:r w:rsidR="0058253C" w:rsidRPr="00BE726E">
                  <w:rPr>
                    <w:rFonts w:ascii="Segoe UI Symbol" w:hAnsi="Segoe UI Symbol" w:cs="Segoe UI Symbol"/>
                    <w:sz w:val="22"/>
                    <w:szCs w:val="22"/>
                  </w:rPr>
                  <w:t>☐</w:t>
                </w:r>
              </w:sdtContent>
            </w:sdt>
            <w:r w:rsidR="009369CF" w:rsidRPr="5972F72C">
              <w:rPr>
                <w:rFonts w:asciiTheme="minorHAnsi" w:hAnsiTheme="minorHAnsi" w:cstheme="minorBidi"/>
                <w:sz w:val="22"/>
                <w:szCs w:val="22"/>
              </w:rPr>
              <w:t xml:space="preserve"> Gegevens verzamelen</w:t>
            </w:r>
          </w:p>
          <w:p w14:paraId="555EA492" w14:textId="00235294" w:rsidR="009369CF"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Kinderen verzamelen op een doordachte en systematische manier gegevens (via observatie, vragenlijst, …).</w:t>
            </w:r>
          </w:p>
          <w:p w14:paraId="33FC5459" w14:textId="65255DE4" w:rsidR="007F3BED" w:rsidRPr="00BE726E" w:rsidRDefault="0058253C" w:rsidP="007F3BED">
            <w:pPr>
              <w:pStyle w:val="Normaalweb"/>
              <w:spacing w:before="0" w:beforeAutospacing="0" w:after="0" w:afterAutospacing="0"/>
              <w:rPr>
                <w:rFonts w:asciiTheme="minorHAnsi" w:hAnsiTheme="minorHAnsi" w:cstheme="minorHAns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55680" behindDoc="0" locked="0" layoutInCell="1" allowOverlap="1" wp14:anchorId="21D3C15B" wp14:editId="74F7DCE1">
                  <wp:simplePos x="0" y="0"/>
                  <wp:positionH relativeFrom="column">
                    <wp:posOffset>-57785</wp:posOffset>
                  </wp:positionH>
                  <wp:positionV relativeFrom="paragraph">
                    <wp:posOffset>300990</wp:posOffset>
                  </wp:positionV>
                  <wp:extent cx="408940" cy="314325"/>
                  <wp:effectExtent l="0" t="0" r="0"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08940" cy="314325"/>
                          </a:xfrm>
                          <a:prstGeom prst="rect">
                            <a:avLst/>
                          </a:prstGeom>
                        </pic:spPr>
                      </pic:pic>
                    </a:graphicData>
                  </a:graphic>
                  <wp14:sizeRelH relativeFrom="page">
                    <wp14:pctWidth>0</wp14:pctWidth>
                  </wp14:sizeRelH>
                  <wp14:sizeRelV relativeFrom="page">
                    <wp14:pctHeight>0</wp14:pctHeight>
                  </wp14:sizeRelV>
                </wp:anchor>
              </w:drawing>
            </w:r>
          </w:p>
          <w:p w14:paraId="22B6B53B" w14:textId="77777777" w:rsidR="009369CF"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45875036"/>
                <w14:checkbox>
                  <w14:checked w14:val="0"/>
                  <w14:checkedState w14:val="2612" w14:font="Times New Roman"/>
                  <w14:uncheckedState w14:val="2610" w14:font="Times New Roman"/>
                </w14:checkbox>
              </w:sdtPr>
              <w:sdtEndPr/>
              <w:sdtContent>
                <w:r w:rsidR="009369CF" w:rsidRPr="00BE726E">
                  <w:rPr>
                    <w:rFonts w:ascii="Segoe UI Symbol" w:hAnsi="Segoe UI Symbol" w:cs="Segoe UI Symbol"/>
                    <w:sz w:val="22"/>
                    <w:szCs w:val="22"/>
                  </w:rPr>
                  <w:t>☐</w:t>
                </w:r>
              </w:sdtContent>
            </w:sdt>
            <w:r w:rsidR="009369CF" w:rsidRPr="5972F72C">
              <w:rPr>
                <w:rFonts w:asciiTheme="minorHAnsi" w:hAnsiTheme="minorHAnsi" w:cstheme="minorBidi"/>
                <w:sz w:val="22"/>
                <w:szCs w:val="22"/>
              </w:rPr>
              <w:t xml:space="preserve"> Gegevens analyseren </w:t>
            </w:r>
          </w:p>
          <w:p w14:paraId="60E1DE60" w14:textId="22112E10" w:rsidR="008511A7"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 xml:space="preserve">Kinderen kunnen benoemen wat ze te weten komen uit de verzamelde gegevens. </w:t>
            </w:r>
          </w:p>
          <w:p w14:paraId="0820F162" w14:textId="33E50934" w:rsidR="007F3BED" w:rsidRPr="00BE726E" w:rsidRDefault="007F3BED" w:rsidP="007F3BED">
            <w:pPr>
              <w:pStyle w:val="Normaalweb"/>
              <w:spacing w:before="0" w:beforeAutospacing="0" w:after="0" w:afterAutospacing="0"/>
              <w:rPr>
                <w:rFonts w:asciiTheme="minorHAnsi" w:hAnsiTheme="minorHAnsi" w:cstheme="minorHAnsi"/>
                <w:i/>
                <w:sz w:val="22"/>
                <w:szCs w:val="22"/>
              </w:rPr>
            </w:pPr>
          </w:p>
          <w:p w14:paraId="0CB24D76" w14:textId="32E5A8AC" w:rsidR="009369CF"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1441981150"/>
                <w14:checkbox>
                  <w14:checked w14:val="0"/>
                  <w14:checkedState w14:val="2612" w14:font="Times New Roman"/>
                  <w14:uncheckedState w14:val="2610" w14:font="Times New Roman"/>
                </w14:checkbox>
              </w:sdtPr>
              <w:sdtEndPr/>
              <w:sdtContent>
                <w:r w:rsidR="009369CF" w:rsidRPr="00BE726E">
                  <w:rPr>
                    <w:rFonts w:ascii="Segoe UI Symbol" w:hAnsi="Segoe UI Symbol" w:cs="Segoe UI Symbol"/>
                    <w:sz w:val="22"/>
                    <w:szCs w:val="22"/>
                  </w:rPr>
                  <w:t>☐</w:t>
                </w:r>
              </w:sdtContent>
            </w:sdt>
            <w:r w:rsidR="009369CF" w:rsidRPr="5972F72C">
              <w:rPr>
                <w:rFonts w:asciiTheme="minorHAnsi" w:hAnsiTheme="minorHAnsi" w:cstheme="minorBidi"/>
                <w:sz w:val="22"/>
                <w:szCs w:val="22"/>
              </w:rPr>
              <w:t xml:space="preserve">  Gegevens visual</w:t>
            </w:r>
            <w:r w:rsidR="007F3BED" w:rsidRPr="5972F72C">
              <w:rPr>
                <w:rFonts w:asciiTheme="minorHAnsi" w:hAnsiTheme="minorHAnsi" w:cstheme="minorBidi"/>
                <w:sz w:val="22"/>
                <w:szCs w:val="22"/>
              </w:rPr>
              <w:t>is</w:t>
            </w:r>
            <w:r w:rsidR="009369CF" w:rsidRPr="5972F72C">
              <w:rPr>
                <w:rFonts w:asciiTheme="minorHAnsi" w:hAnsiTheme="minorHAnsi" w:cstheme="minorBidi"/>
                <w:sz w:val="22"/>
                <w:szCs w:val="22"/>
              </w:rPr>
              <w:t>eren</w:t>
            </w:r>
          </w:p>
          <w:p w14:paraId="541CE7A9" w14:textId="024BA2D3" w:rsidR="008511A7" w:rsidRPr="00BE726E" w:rsidRDefault="00F302AA" w:rsidP="5972F72C">
            <w:pPr>
              <w:pStyle w:val="Normaalweb"/>
              <w:spacing w:before="0" w:beforeAutospacing="0" w:after="0" w:afterAutospacing="0"/>
              <w:rPr>
                <w:rFonts w:asciiTheme="minorHAnsi" w:hAnsiTheme="minorHAnsi" w:cstheme="minorBidi"/>
                <w:i/>
                <w:iCs/>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61824" behindDoc="0" locked="0" layoutInCell="1" allowOverlap="1" wp14:anchorId="6E9B85A7" wp14:editId="6A34BE2A">
                  <wp:simplePos x="0" y="0"/>
                  <wp:positionH relativeFrom="column">
                    <wp:posOffset>-549275</wp:posOffset>
                  </wp:positionH>
                  <wp:positionV relativeFrom="paragraph">
                    <wp:posOffset>-26670</wp:posOffset>
                  </wp:positionV>
                  <wp:extent cx="418465" cy="352425"/>
                  <wp:effectExtent l="0" t="0" r="635" b="952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18465" cy="352425"/>
                          </a:xfrm>
                          <a:prstGeom prst="rect">
                            <a:avLst/>
                          </a:prstGeom>
                        </pic:spPr>
                      </pic:pic>
                    </a:graphicData>
                  </a:graphic>
                  <wp14:sizeRelH relativeFrom="page">
                    <wp14:pctWidth>0</wp14:pctWidth>
                  </wp14:sizeRelH>
                  <wp14:sizeRelV relativeFrom="page">
                    <wp14:pctHeight>0</wp14:pctHeight>
                  </wp14:sizeRelV>
                </wp:anchor>
              </w:drawing>
            </w:r>
            <w:r w:rsidR="1F22AB90" w:rsidRPr="5972F72C">
              <w:rPr>
                <w:rFonts w:asciiTheme="minorHAnsi" w:hAnsiTheme="minorHAnsi" w:cstheme="minorBidi"/>
                <w:i/>
                <w:iCs/>
                <w:sz w:val="22"/>
                <w:szCs w:val="22"/>
              </w:rPr>
              <w:t>Kinderen kunnen de gegevens voorstellen via tekeningen, modellen, schema's, grafieken, tabellen, ... en/of deze voorstellingen kritisch bespreken.</w:t>
            </w:r>
          </w:p>
          <w:p w14:paraId="51B1DDBD" w14:textId="47617ED6" w:rsidR="001A2FD7" w:rsidRPr="00BE726E" w:rsidRDefault="001A2FD7" w:rsidP="1F22AB90">
            <w:pPr>
              <w:pStyle w:val="Normaalweb"/>
              <w:spacing w:before="0" w:beforeAutospacing="0" w:after="0" w:afterAutospacing="0"/>
              <w:rPr>
                <w:rFonts w:asciiTheme="minorHAnsi" w:hAnsiTheme="minorHAnsi" w:cstheme="minorHAnsi"/>
                <w:i/>
                <w:iCs/>
                <w:sz w:val="22"/>
                <w:szCs w:val="22"/>
              </w:rPr>
            </w:pPr>
          </w:p>
          <w:p w14:paraId="044BFB5A" w14:textId="23DE47D0" w:rsidR="009369CF" w:rsidRPr="00BE726E" w:rsidRDefault="001A2FD7" w:rsidP="5972F72C">
            <w:pPr>
              <w:pStyle w:val="Normaalweb"/>
              <w:spacing w:before="0" w:beforeAutospacing="0" w:after="0" w:afterAutospacing="0"/>
              <w:rPr>
                <w:rFonts w:asciiTheme="minorHAnsi" w:hAnsiTheme="minorHAnsi" w:cstheme="minorBidi"/>
                <w:b/>
                <w:bCs/>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43392" behindDoc="1" locked="0" layoutInCell="1" allowOverlap="1" wp14:anchorId="6D9B78D6" wp14:editId="56F54E9F">
                  <wp:simplePos x="0" y="0"/>
                  <wp:positionH relativeFrom="column">
                    <wp:posOffset>-455930</wp:posOffset>
                  </wp:positionH>
                  <wp:positionV relativeFrom="paragraph">
                    <wp:posOffset>79375</wp:posOffset>
                  </wp:positionV>
                  <wp:extent cx="419100" cy="419100"/>
                  <wp:effectExtent l="0" t="0" r="0" b="0"/>
                  <wp:wrapTight wrapText="bothSides">
                    <wp:wrapPolygon edited="0">
                      <wp:start x="0" y="0"/>
                      <wp:lineTo x="0" y="20618"/>
                      <wp:lineTo x="20618" y="20618"/>
                      <wp:lineTo x="20618" y="0"/>
                      <wp:lineTo x="0" y="0"/>
                    </wp:wrapPolygon>
                  </wp:wrapTight>
                  <wp:docPr id="1" name="Afbeelding 1" descr="C:\Users\LisaCaenen\AppData\Local\Microsoft\Windows\INetCache\Content.Word\shutterstock_195743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saCaenen\AppData\Local\Microsoft\Windows\INetCache\Content.Word\shutterstock_195743732.jpg"/>
                          <pic:cNvPicPr>
                            <a:picLocks noChangeAspect="1" noChangeArrowheads="1"/>
                          </pic:cNvPicPr>
                        </pic:nvPicPr>
                        <pic:blipFill>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asciiTheme="minorHAnsi" w:hAnsiTheme="minorHAnsi" w:cstheme="minorHAnsi"/>
                  <w:b/>
                  <w:sz w:val="22"/>
                  <w:szCs w:val="22"/>
                </w:rPr>
                <w:id w:val="1394312768"/>
                <w14:checkbox>
                  <w14:checked w14:val="0"/>
                  <w14:checkedState w14:val="2612" w14:font="Times New Roman"/>
                  <w14:uncheckedState w14:val="2610" w14:font="Times New Roman"/>
                </w14:checkbox>
              </w:sdtPr>
              <w:sdtEndPr/>
              <w:sdtContent>
                <w:r w:rsidR="009369CF" w:rsidRPr="00BE726E">
                  <w:rPr>
                    <w:rFonts w:ascii="Segoe UI Symbol" w:hAnsi="Segoe UI Symbol" w:cs="Segoe UI Symbol"/>
                    <w:b/>
                    <w:sz w:val="22"/>
                    <w:szCs w:val="22"/>
                  </w:rPr>
                  <w:t>☐</w:t>
                </w:r>
              </w:sdtContent>
            </w:sdt>
            <w:r w:rsidR="009369CF" w:rsidRPr="5972F72C">
              <w:rPr>
                <w:rFonts w:asciiTheme="minorHAnsi" w:hAnsiTheme="minorHAnsi" w:cstheme="minorBidi"/>
                <w:b/>
                <w:bCs/>
                <w:sz w:val="22"/>
                <w:szCs w:val="22"/>
              </w:rPr>
              <w:t xml:space="preserve">  Decompositie van het probleem </w:t>
            </w:r>
          </w:p>
          <w:p w14:paraId="565E4EA1" w14:textId="2ACFFBC1" w:rsidR="008511A7" w:rsidRPr="00BE726E" w:rsidRDefault="5972F72C" w:rsidP="5972F72C">
            <w:pPr>
              <w:pStyle w:val="Normaalweb"/>
              <w:spacing w:before="0" w:beforeAutospacing="0" w:after="0" w:afterAutospacing="0"/>
              <w:rPr>
                <w:rFonts w:asciiTheme="minorHAnsi" w:hAnsiTheme="minorHAnsi" w:cstheme="minorBidi"/>
                <w:b/>
                <w:bCs/>
                <w:sz w:val="22"/>
                <w:szCs w:val="22"/>
              </w:rPr>
            </w:pPr>
            <w:r w:rsidRPr="5972F72C">
              <w:rPr>
                <w:rFonts w:asciiTheme="minorHAnsi" w:hAnsiTheme="minorHAnsi" w:cstheme="minorBidi"/>
                <w:b/>
                <w:bCs/>
                <w:i/>
                <w:iCs/>
                <w:sz w:val="22"/>
                <w:szCs w:val="22"/>
              </w:rPr>
              <w:t>Kinderen kunnen een probleem opsplitsen in kleine deeltaken of deeltaken combineren tot één probleem.</w:t>
            </w:r>
            <w:r w:rsidRPr="5972F72C">
              <w:rPr>
                <w:rFonts w:asciiTheme="minorHAnsi" w:hAnsiTheme="minorHAnsi" w:cstheme="minorBidi"/>
                <w:b/>
                <w:bCs/>
                <w:sz w:val="22"/>
                <w:szCs w:val="22"/>
              </w:rPr>
              <w:t xml:space="preserve"> </w:t>
            </w:r>
          </w:p>
          <w:p w14:paraId="0D69FFFB" w14:textId="2DEEF5CC" w:rsidR="007F3BED" w:rsidRPr="00BE726E" w:rsidRDefault="0058253C" w:rsidP="007F3BED">
            <w:pPr>
              <w:pStyle w:val="Normaalweb"/>
              <w:spacing w:before="0" w:beforeAutospacing="0" w:after="0" w:afterAutospacing="0"/>
              <w:rPr>
                <w:rFonts w:asciiTheme="minorHAnsi" w:hAnsiTheme="minorHAnsi" w:cstheme="minorHAns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58752" behindDoc="0" locked="0" layoutInCell="1" allowOverlap="1" wp14:anchorId="25E3C2E1" wp14:editId="646163AA">
                  <wp:simplePos x="0" y="0"/>
                  <wp:positionH relativeFrom="column">
                    <wp:posOffset>-69215</wp:posOffset>
                  </wp:positionH>
                  <wp:positionV relativeFrom="paragraph">
                    <wp:posOffset>234950</wp:posOffset>
                  </wp:positionV>
                  <wp:extent cx="400050" cy="437515"/>
                  <wp:effectExtent l="0" t="0" r="0" b="635"/>
                  <wp:wrapSquare wrapText="bothSides"/>
                  <wp:docPr id="6" name="Afbeelding 6" descr="C:\Users\LisaCaenen\AppData\Local\Microsoft\Windows\INetCache\Content.Word\shutterstock_720080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saCaenen\AppData\Local\Microsoft\Windows\INetCache\Content.Word\shutterstock_720080161.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 r="47541" b="-574"/>
                          <a:stretch/>
                        </pic:blipFill>
                        <pic:spPr bwMode="auto">
                          <a:xfrm>
                            <a:off x="0" y="0"/>
                            <a:ext cx="400050" cy="43751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page">
                    <wp14:pctWidth>0</wp14:pctWidth>
                  </wp14:sizeRelH>
                  <wp14:sizeRelV relativeFrom="page">
                    <wp14:pctHeight>0</wp14:pctHeight>
                  </wp14:sizeRelV>
                </wp:anchor>
              </w:drawing>
            </w:r>
          </w:p>
          <w:p w14:paraId="76436E0A" w14:textId="77777777" w:rsidR="009369CF"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706789423"/>
                <w14:checkbox>
                  <w14:checked w14:val="0"/>
                  <w14:checkedState w14:val="2612" w14:font="Times New Roman"/>
                  <w14:uncheckedState w14:val="2610" w14:font="Times New Roman"/>
                </w14:checkbox>
              </w:sdtPr>
              <w:sdtEndPr/>
              <w:sdtContent>
                <w:r w:rsidR="009369CF" w:rsidRPr="00BE726E">
                  <w:rPr>
                    <w:rFonts w:ascii="Segoe UI Symbol" w:hAnsi="Segoe UI Symbol" w:cs="Segoe UI Symbol"/>
                    <w:sz w:val="22"/>
                    <w:szCs w:val="22"/>
                  </w:rPr>
                  <w:t>☐</w:t>
                </w:r>
              </w:sdtContent>
            </w:sdt>
            <w:r w:rsidR="009369CF" w:rsidRPr="5972F72C">
              <w:rPr>
                <w:rFonts w:asciiTheme="minorHAnsi" w:hAnsiTheme="minorHAnsi" w:cstheme="minorBidi"/>
                <w:sz w:val="22"/>
                <w:szCs w:val="22"/>
              </w:rPr>
              <w:t xml:space="preserve"> Abstraheren</w:t>
            </w:r>
          </w:p>
          <w:p w14:paraId="7AFB6D52" w14:textId="6D8BF97C" w:rsidR="008511A7"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Ontdekken wat echt belangrijk is en onnodige details van een probleem verwijderen.</w:t>
            </w:r>
          </w:p>
          <w:p w14:paraId="11B1C6C1" w14:textId="73F1BA01" w:rsidR="007F3BED" w:rsidRPr="00BE726E" w:rsidRDefault="008649C3" w:rsidP="007F3BED">
            <w:pPr>
              <w:pStyle w:val="Normaalweb"/>
              <w:spacing w:before="0" w:beforeAutospacing="0" w:after="0" w:afterAutospacing="0"/>
              <w:rPr>
                <w:rFonts w:asciiTheme="minorHAnsi" w:hAnsiTheme="minorHAnsi" w:cstheme="minorHAnsi"/>
                <w: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71040" behindDoc="0" locked="0" layoutInCell="1" allowOverlap="1" wp14:anchorId="5616CCCB" wp14:editId="20052D0F">
                  <wp:simplePos x="0" y="0"/>
                  <wp:positionH relativeFrom="column">
                    <wp:posOffset>-24765</wp:posOffset>
                  </wp:positionH>
                  <wp:positionV relativeFrom="paragraph">
                    <wp:posOffset>243840</wp:posOffset>
                  </wp:positionV>
                  <wp:extent cx="403225" cy="371475"/>
                  <wp:effectExtent l="0" t="0" r="0" b="9525"/>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03225" cy="371475"/>
                          </a:xfrm>
                          <a:prstGeom prst="rect">
                            <a:avLst/>
                          </a:prstGeom>
                        </pic:spPr>
                      </pic:pic>
                    </a:graphicData>
                  </a:graphic>
                  <wp14:sizeRelH relativeFrom="page">
                    <wp14:pctWidth>0</wp14:pctWidth>
                  </wp14:sizeRelH>
                  <wp14:sizeRelV relativeFrom="page">
                    <wp14:pctHeight>0</wp14:pctHeight>
                  </wp14:sizeRelV>
                </wp:anchor>
              </w:drawing>
            </w:r>
          </w:p>
          <w:p w14:paraId="3F667A2E" w14:textId="77777777" w:rsidR="009369CF" w:rsidRPr="00BE726E" w:rsidRDefault="008419C2" w:rsidP="5972F72C">
            <w:pPr>
              <w:pStyle w:val="Normaalweb"/>
              <w:spacing w:before="0" w:beforeAutospacing="0" w:after="0" w:afterAutospacing="0"/>
              <w:rPr>
                <w:rFonts w:asciiTheme="minorHAnsi" w:hAnsiTheme="minorHAnsi" w:cstheme="minorBidi"/>
                <w:b/>
                <w:bCs/>
                <w:sz w:val="22"/>
                <w:szCs w:val="22"/>
              </w:rPr>
            </w:pPr>
            <w:sdt>
              <w:sdtPr>
                <w:rPr>
                  <w:rFonts w:asciiTheme="minorHAnsi" w:hAnsiTheme="minorHAnsi" w:cstheme="minorHAnsi"/>
                  <w:b/>
                  <w:sz w:val="22"/>
                  <w:szCs w:val="22"/>
                </w:rPr>
                <w:id w:val="2058047703"/>
                <w14:checkbox>
                  <w14:checked w14:val="0"/>
                  <w14:checkedState w14:val="2612" w14:font="Times New Roman"/>
                  <w14:uncheckedState w14:val="2610" w14:font="Times New Roman"/>
                </w14:checkbox>
              </w:sdtPr>
              <w:sdtEndPr/>
              <w:sdtContent>
                <w:r w:rsidR="009369CF" w:rsidRPr="00BE726E">
                  <w:rPr>
                    <w:rFonts w:ascii="Segoe UI Symbol" w:hAnsi="Segoe UI Symbol" w:cs="Segoe UI Symbol"/>
                    <w:b/>
                    <w:sz w:val="22"/>
                    <w:szCs w:val="22"/>
                  </w:rPr>
                  <w:t>☐</w:t>
                </w:r>
              </w:sdtContent>
            </w:sdt>
            <w:r w:rsidR="009369CF" w:rsidRPr="5972F72C">
              <w:rPr>
                <w:rFonts w:asciiTheme="minorHAnsi" w:hAnsiTheme="minorHAnsi" w:cstheme="minorBidi"/>
                <w:b/>
                <w:bCs/>
                <w:sz w:val="22"/>
                <w:szCs w:val="22"/>
              </w:rPr>
              <w:t xml:space="preserve"> Algoritme en procedure</w:t>
            </w:r>
          </w:p>
          <w:p w14:paraId="1A9DE624" w14:textId="1614A98B" w:rsidR="008511A7" w:rsidRPr="00BE726E" w:rsidRDefault="5972F72C" w:rsidP="5972F72C">
            <w:pPr>
              <w:pStyle w:val="Normaalweb"/>
              <w:spacing w:before="0" w:beforeAutospacing="0" w:after="0" w:afterAutospacing="0"/>
              <w:rPr>
                <w:rFonts w:asciiTheme="minorHAnsi" w:hAnsiTheme="minorHAnsi" w:cstheme="minorBidi"/>
                <w:b/>
                <w:bCs/>
                <w:i/>
                <w:iCs/>
                <w:sz w:val="22"/>
                <w:szCs w:val="22"/>
              </w:rPr>
            </w:pPr>
            <w:r w:rsidRPr="5972F72C">
              <w:rPr>
                <w:rFonts w:asciiTheme="minorHAnsi" w:hAnsiTheme="minorHAnsi" w:cstheme="minorBidi"/>
                <w:b/>
                <w:bCs/>
                <w:i/>
                <w:iCs/>
                <w:sz w:val="22"/>
                <w:szCs w:val="22"/>
              </w:rPr>
              <w:t xml:space="preserve">Kinderen kunnen procedures efficiënt inzetten om snel te komen tot oplossingen. </w:t>
            </w:r>
          </w:p>
          <w:p w14:paraId="667C0259" w14:textId="426D3E09" w:rsidR="007F3BED" w:rsidRPr="00BE726E" w:rsidRDefault="007F3BED" w:rsidP="007F3BED">
            <w:pPr>
              <w:pStyle w:val="Normaalweb"/>
              <w:spacing w:before="0" w:beforeAutospacing="0" w:after="0" w:afterAutospacing="0"/>
              <w:rPr>
                <w:rFonts w:asciiTheme="minorHAnsi" w:hAnsiTheme="minorHAnsi" w:cstheme="minorHAnsi"/>
                <w:i/>
                <w:sz w:val="22"/>
                <w:szCs w:val="22"/>
              </w:rPr>
            </w:pPr>
          </w:p>
          <w:p w14:paraId="709A5CDB" w14:textId="6538921F" w:rsidR="00585465" w:rsidRPr="00BE726E" w:rsidRDefault="00585465" w:rsidP="007F3BED">
            <w:pPr>
              <w:pStyle w:val="Normaalweb"/>
              <w:spacing w:before="0" w:beforeAutospacing="0" w:after="0" w:afterAutospacing="0"/>
              <w:rPr>
                <w:rFonts w:asciiTheme="minorHAnsi" w:hAnsiTheme="minorHAnsi" w:cstheme="minorHAnsi"/>
                <w: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67968" behindDoc="0" locked="0" layoutInCell="1" allowOverlap="1" wp14:anchorId="6EF2F4B2" wp14:editId="464AA679">
                  <wp:simplePos x="0" y="0"/>
                  <wp:positionH relativeFrom="column">
                    <wp:posOffset>-497205</wp:posOffset>
                  </wp:positionH>
                  <wp:positionV relativeFrom="paragraph">
                    <wp:posOffset>122555</wp:posOffset>
                  </wp:positionV>
                  <wp:extent cx="461645" cy="504825"/>
                  <wp:effectExtent l="0" t="0" r="0" b="9525"/>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BEBA8EAE-BF5A-486C-A8C5-ECC9F3942E4B}">
                                <a14:imgProps xmlns:a14="http://schemas.microsoft.com/office/drawing/2010/main">
                                  <a14:imgLayer r:embed="rId2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61645" cy="504825"/>
                          </a:xfrm>
                          <a:prstGeom prst="rect">
                            <a:avLst/>
                          </a:prstGeom>
                        </pic:spPr>
                      </pic:pic>
                    </a:graphicData>
                  </a:graphic>
                  <wp14:sizeRelH relativeFrom="page">
                    <wp14:pctWidth>0</wp14:pctWidth>
                  </wp14:sizeRelH>
                  <wp14:sizeRelV relativeFrom="page">
                    <wp14:pctHeight>0</wp14:pctHeight>
                  </wp14:sizeRelV>
                </wp:anchor>
              </w:drawing>
            </w:r>
          </w:p>
          <w:p w14:paraId="6B050E69" w14:textId="3236E724" w:rsidR="009369CF" w:rsidRPr="00BE726E" w:rsidRDefault="008419C2" w:rsidP="5972F72C">
            <w:pPr>
              <w:pStyle w:val="Normaalweb"/>
              <w:spacing w:before="0" w:beforeAutospacing="0" w:after="0" w:afterAutospacing="0"/>
              <w:rPr>
                <w:rFonts w:asciiTheme="minorHAnsi" w:hAnsiTheme="minorHAnsi" w:cstheme="minorBidi"/>
                <w:b/>
                <w:bCs/>
                <w:sz w:val="22"/>
                <w:szCs w:val="22"/>
              </w:rPr>
            </w:pPr>
            <w:sdt>
              <w:sdtPr>
                <w:rPr>
                  <w:rFonts w:asciiTheme="minorHAnsi" w:hAnsiTheme="minorHAnsi" w:cstheme="minorHAnsi"/>
                  <w:b/>
                  <w:sz w:val="22"/>
                  <w:szCs w:val="22"/>
                </w:rPr>
                <w:id w:val="404506739"/>
                <w14:checkbox>
                  <w14:checked w14:val="0"/>
                  <w14:checkedState w14:val="2612" w14:font="Times New Roman"/>
                  <w14:uncheckedState w14:val="2610" w14:font="Times New Roman"/>
                </w14:checkbox>
              </w:sdtPr>
              <w:sdtEndPr/>
              <w:sdtContent>
                <w:r w:rsidR="00585465" w:rsidRPr="00BE726E">
                  <w:rPr>
                    <w:rFonts w:ascii="Segoe UI Symbol" w:hAnsi="Segoe UI Symbol" w:cs="Segoe UI Symbol"/>
                    <w:b/>
                    <w:sz w:val="22"/>
                    <w:szCs w:val="22"/>
                  </w:rPr>
                  <w:t>☐</w:t>
                </w:r>
              </w:sdtContent>
            </w:sdt>
            <w:r w:rsidR="009369CF" w:rsidRPr="5972F72C">
              <w:rPr>
                <w:rFonts w:asciiTheme="minorHAnsi" w:hAnsiTheme="minorHAnsi" w:cstheme="minorBidi"/>
                <w:b/>
                <w:bCs/>
                <w:sz w:val="22"/>
                <w:szCs w:val="22"/>
              </w:rPr>
              <w:t xml:space="preserve">  Automatisering</w:t>
            </w:r>
          </w:p>
          <w:p w14:paraId="3692B697" w14:textId="112C3650" w:rsidR="008511A7" w:rsidRPr="00BE726E" w:rsidRDefault="5972F72C" w:rsidP="5972F72C">
            <w:pPr>
              <w:pStyle w:val="Normaalweb"/>
              <w:spacing w:before="0" w:beforeAutospacing="0" w:after="0" w:afterAutospacing="0"/>
              <w:rPr>
                <w:rFonts w:asciiTheme="minorHAnsi" w:hAnsiTheme="minorHAnsi" w:cstheme="minorBidi"/>
                <w:b/>
                <w:bCs/>
                <w:i/>
                <w:iCs/>
                <w:sz w:val="22"/>
                <w:szCs w:val="22"/>
              </w:rPr>
            </w:pPr>
            <w:r w:rsidRPr="5972F72C">
              <w:rPr>
                <w:rFonts w:asciiTheme="minorHAnsi" w:hAnsiTheme="minorHAnsi" w:cstheme="minorBidi"/>
                <w:b/>
                <w:bCs/>
                <w:i/>
                <w:iCs/>
                <w:sz w:val="22"/>
                <w:szCs w:val="22"/>
              </w:rPr>
              <w:lastRenderedPageBreak/>
              <w:t xml:space="preserve">Kinderen verwerven standaardprocedures die rechtstreeks naar een oplossing leiden. </w:t>
            </w:r>
          </w:p>
          <w:p w14:paraId="682C55F4" w14:textId="71A65206" w:rsidR="00AD5E62" w:rsidRPr="00BE726E" w:rsidRDefault="00AD5E62" w:rsidP="1F22AB90">
            <w:pPr>
              <w:pStyle w:val="Normaalweb"/>
              <w:spacing w:before="0" w:beforeAutospacing="0" w:after="0" w:afterAutospacing="0"/>
              <w:rPr>
                <w:rFonts w:asciiTheme="minorHAnsi" w:hAnsiTheme="minorHAnsi" w:cstheme="minorHAnsi"/>
                <w:i/>
                <w:iCs/>
                <w:sz w:val="22"/>
                <w:szCs w:val="22"/>
              </w:rPr>
            </w:pPr>
          </w:p>
          <w:p w14:paraId="50D5C39F" w14:textId="0F13E035" w:rsidR="007F3BED" w:rsidRPr="00BE726E" w:rsidRDefault="00AD5E62" w:rsidP="007F3BED">
            <w:pPr>
              <w:pStyle w:val="Normaalweb"/>
              <w:spacing w:before="0" w:beforeAutospacing="0" w:after="0" w:afterAutospacing="0"/>
              <w:rPr>
                <w:rFonts w:asciiTheme="minorHAnsi" w:hAnsiTheme="minorHAnsi" w:cstheme="minorHAnsi"/>
                <w: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74112" behindDoc="0" locked="0" layoutInCell="1" allowOverlap="1" wp14:anchorId="42010B54" wp14:editId="6F9B433B">
                  <wp:simplePos x="0" y="0"/>
                  <wp:positionH relativeFrom="column">
                    <wp:posOffset>-594995</wp:posOffset>
                  </wp:positionH>
                  <wp:positionV relativeFrom="paragraph">
                    <wp:posOffset>151765</wp:posOffset>
                  </wp:positionV>
                  <wp:extent cx="492760" cy="361950"/>
                  <wp:effectExtent l="0" t="0" r="254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92760" cy="361950"/>
                          </a:xfrm>
                          <a:prstGeom prst="rect">
                            <a:avLst/>
                          </a:prstGeom>
                        </pic:spPr>
                      </pic:pic>
                    </a:graphicData>
                  </a:graphic>
                  <wp14:sizeRelH relativeFrom="page">
                    <wp14:pctWidth>0</wp14:pctWidth>
                  </wp14:sizeRelH>
                  <wp14:sizeRelV relativeFrom="page">
                    <wp14:pctHeight>0</wp14:pctHeight>
                  </wp14:sizeRelV>
                </wp:anchor>
              </w:drawing>
            </w:r>
          </w:p>
          <w:p w14:paraId="6C982C64" w14:textId="259CE542" w:rsidR="007F3BED"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1715542273"/>
                <w14:checkbox>
                  <w14:checked w14:val="0"/>
                  <w14:checkedState w14:val="2612" w14:font="Times New Roman"/>
                  <w14:uncheckedState w14:val="2610" w14:font="Times New Roman"/>
                </w14:checkbox>
              </w:sdtPr>
              <w:sdtEndPr/>
              <w:sdtContent>
                <w:r w:rsidR="007F3BED" w:rsidRPr="00BE726E">
                  <w:rPr>
                    <w:rFonts w:ascii="Segoe UI Symbol" w:hAnsi="Segoe UI Symbol" w:cs="Segoe UI Symbol"/>
                    <w:sz w:val="22"/>
                    <w:szCs w:val="22"/>
                  </w:rPr>
                  <w:t>☐</w:t>
                </w:r>
              </w:sdtContent>
            </w:sdt>
            <w:r w:rsidR="007F3BED" w:rsidRPr="5972F72C">
              <w:rPr>
                <w:rFonts w:asciiTheme="minorHAnsi" w:hAnsiTheme="minorHAnsi" w:cstheme="minorBidi"/>
                <w:sz w:val="22"/>
                <w:szCs w:val="22"/>
              </w:rPr>
              <w:t xml:space="preserve"> Simulatie en modelleren </w:t>
            </w:r>
          </w:p>
          <w:p w14:paraId="35738B95" w14:textId="4A36E76A" w:rsidR="008511A7" w:rsidRPr="00BE726E" w:rsidRDefault="5972F72C" w:rsidP="5972F72C">
            <w:pPr>
              <w:pStyle w:val="Normaalweb"/>
              <w:spacing w:before="0" w:beforeAutospacing="0" w:after="0" w:afterAutospacing="0"/>
              <w:rPr>
                <w:rFonts w:asciiTheme="minorHAnsi" w:hAnsiTheme="minorHAnsi" w:cstheme="minorBidi"/>
                <w:i/>
                <w:iCs/>
                <w:sz w:val="22"/>
                <w:szCs w:val="22"/>
              </w:rPr>
            </w:pPr>
            <w:r w:rsidRPr="5972F72C">
              <w:rPr>
                <w:rFonts w:asciiTheme="minorHAnsi" w:hAnsiTheme="minorHAnsi" w:cstheme="minorBidi"/>
                <w:i/>
                <w:iCs/>
                <w:sz w:val="22"/>
                <w:szCs w:val="22"/>
              </w:rPr>
              <w:t xml:space="preserve">Kinderen bootsen de werkelijkheid na. </w:t>
            </w:r>
          </w:p>
          <w:p w14:paraId="5513E6F5" w14:textId="42121320" w:rsidR="007F3BED" w:rsidRPr="00BE726E" w:rsidRDefault="008419C2" w:rsidP="5972F72C">
            <w:pPr>
              <w:pStyle w:val="Normaalweb"/>
              <w:spacing w:before="0" w:beforeAutospacing="0" w:after="0" w:afterAutospacing="0"/>
              <w:rPr>
                <w:rFonts w:asciiTheme="minorHAnsi" w:hAnsiTheme="minorHAnsi" w:cstheme="minorBidi"/>
                <w:sz w:val="22"/>
                <w:szCs w:val="22"/>
              </w:rPr>
            </w:pPr>
            <w:sdt>
              <w:sdtPr>
                <w:rPr>
                  <w:rFonts w:asciiTheme="minorHAnsi" w:hAnsiTheme="minorHAnsi" w:cstheme="minorHAnsi"/>
                  <w:sz w:val="22"/>
                  <w:szCs w:val="22"/>
                </w:rPr>
                <w:id w:val="1289780624"/>
                <w14:checkbox>
                  <w14:checked w14:val="0"/>
                  <w14:checkedState w14:val="2612" w14:font="Times New Roman"/>
                  <w14:uncheckedState w14:val="2610" w14:font="Times New Roman"/>
                </w14:checkbox>
              </w:sdtPr>
              <w:sdtEndPr/>
              <w:sdtContent>
                <w:r w:rsidR="007F3BED" w:rsidRPr="00BE726E">
                  <w:rPr>
                    <w:rFonts w:ascii="Segoe UI Symbol" w:hAnsi="Segoe UI Symbol" w:cs="Segoe UI Symbol"/>
                    <w:sz w:val="22"/>
                    <w:szCs w:val="22"/>
                  </w:rPr>
                  <w:t>☐</w:t>
                </w:r>
              </w:sdtContent>
            </w:sdt>
            <w:r w:rsidR="007F3BED" w:rsidRPr="5972F72C">
              <w:rPr>
                <w:rFonts w:asciiTheme="minorHAnsi" w:hAnsiTheme="minorHAnsi" w:cstheme="minorBidi"/>
                <w:sz w:val="22"/>
                <w:szCs w:val="22"/>
              </w:rPr>
              <w:t xml:space="preserve"> Evalueren </w:t>
            </w:r>
          </w:p>
          <w:p w14:paraId="5F61D8AF" w14:textId="4626A47E" w:rsidR="00CB5FC3" w:rsidRPr="00BE726E" w:rsidRDefault="000C76FB" w:rsidP="5972F72C">
            <w:pPr>
              <w:pStyle w:val="Normaalweb"/>
              <w:spacing w:before="0" w:beforeAutospacing="0" w:after="0" w:afterAutospacing="0"/>
              <w:rPr>
                <w:rFonts w:asciiTheme="minorHAnsi" w:hAnsiTheme="minorHAnsi" w:cstheme="minorBidi"/>
                <w:sz w:val="22"/>
                <w:szCs w:val="22"/>
              </w:rPr>
            </w:pPr>
            <w:r w:rsidRPr="00BE726E">
              <w:rPr>
                <w:rFonts w:asciiTheme="minorHAnsi" w:hAnsiTheme="minorHAnsi" w:cstheme="minorHAnsi"/>
                <w:noProof/>
                <w:sz w:val="22"/>
                <w:szCs w:val="22"/>
                <w:lang w:val="nl-BE" w:eastAsia="nl-BE"/>
              </w:rPr>
              <w:drawing>
                <wp:anchor distT="0" distB="0" distL="114300" distR="114300" simplePos="0" relativeHeight="251664896" behindDoc="0" locked="0" layoutInCell="1" allowOverlap="1" wp14:anchorId="5F9FBE97" wp14:editId="3F58BF7E">
                  <wp:simplePos x="0" y="0"/>
                  <wp:positionH relativeFrom="column">
                    <wp:posOffset>-547370</wp:posOffset>
                  </wp:positionH>
                  <wp:positionV relativeFrom="paragraph">
                    <wp:posOffset>-142240</wp:posOffset>
                  </wp:positionV>
                  <wp:extent cx="546100" cy="552450"/>
                  <wp:effectExtent l="0" t="0" r="635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6100" cy="552450"/>
                          </a:xfrm>
                          <a:prstGeom prst="rect">
                            <a:avLst/>
                          </a:prstGeom>
                        </pic:spPr>
                      </pic:pic>
                    </a:graphicData>
                  </a:graphic>
                  <wp14:sizeRelH relativeFrom="page">
                    <wp14:pctWidth>0</wp14:pctWidth>
                  </wp14:sizeRelH>
                  <wp14:sizeRelV relativeFrom="page">
                    <wp14:pctHeight>0</wp14:pctHeight>
                  </wp14:sizeRelV>
                </wp:anchor>
              </w:drawing>
            </w:r>
            <w:r w:rsidR="1F22AB90" w:rsidRPr="5972F72C">
              <w:rPr>
                <w:rFonts w:asciiTheme="minorHAnsi" w:hAnsiTheme="minorHAnsi" w:cstheme="minorBidi"/>
                <w:i/>
                <w:iCs/>
                <w:sz w:val="22"/>
                <w:szCs w:val="22"/>
              </w:rPr>
              <w:t>Kinderen gaan na wat beter kan in functie van het optimaliseren van het proces en/of product nagaan wat beter kan.</w:t>
            </w:r>
            <w:r w:rsidR="1F22AB90" w:rsidRPr="5972F72C">
              <w:rPr>
                <w:rFonts w:asciiTheme="minorHAnsi" w:hAnsiTheme="minorHAnsi" w:cstheme="minorBidi"/>
                <w:sz w:val="22"/>
                <w:szCs w:val="22"/>
              </w:rPr>
              <w:t xml:space="preserve"> </w:t>
            </w:r>
          </w:p>
        </w:tc>
      </w:tr>
      <w:tr w:rsidR="00CB5FC3" w:rsidRPr="00BE726E" w14:paraId="4A897795" w14:textId="77777777" w:rsidTr="5972F72C">
        <w:tc>
          <w:tcPr>
            <w:tcW w:w="9056" w:type="dxa"/>
            <w:gridSpan w:val="2"/>
            <w:tcBorders>
              <w:left w:val="single" w:sz="12" w:space="0" w:color="auto"/>
              <w:bottom w:val="dashSmallGap" w:sz="4" w:space="0" w:color="000000" w:themeColor="text1"/>
              <w:right w:val="single" w:sz="12" w:space="0" w:color="auto"/>
            </w:tcBorders>
          </w:tcPr>
          <w:p w14:paraId="0D31CCC6" w14:textId="31A82B40" w:rsidR="00CB5FC3" w:rsidRPr="00BE726E" w:rsidRDefault="5972F72C" w:rsidP="5972F72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lastRenderedPageBreak/>
              <w:t>Korte samenvatting van de activiteit:</w:t>
            </w:r>
          </w:p>
        </w:tc>
      </w:tr>
      <w:tr w:rsidR="00CB5FC3" w:rsidRPr="00BE726E" w14:paraId="7E73211A" w14:textId="77777777" w:rsidTr="5972F72C">
        <w:tc>
          <w:tcPr>
            <w:tcW w:w="9056" w:type="dxa"/>
            <w:gridSpan w:val="2"/>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6BD7D0D" w14:textId="720F9505" w:rsidR="00916226" w:rsidRPr="00BE726E" w:rsidRDefault="5972F72C" w:rsidP="5972F72C">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5972F72C">
              <w:rPr>
                <w:rFonts w:asciiTheme="minorHAnsi" w:hAnsiTheme="minorHAnsi" w:cstheme="minorBidi"/>
                <w:color w:val="000000" w:themeColor="text1"/>
                <w:sz w:val="22"/>
                <w:szCs w:val="22"/>
              </w:rPr>
              <w:t xml:space="preserve">In deze activiteit leren kinderen de omgeving zo aan te passen zodat hun robot zo optimaal functioneert. </w:t>
            </w:r>
            <w:r w:rsidR="00916226">
              <w:br/>
            </w:r>
            <w:r w:rsidRPr="5972F72C">
              <w:rPr>
                <w:rFonts w:asciiTheme="minorHAnsi" w:hAnsiTheme="minorHAnsi" w:cstheme="minorBidi"/>
                <w:color w:val="000000" w:themeColor="text1"/>
                <w:sz w:val="22"/>
                <w:szCs w:val="22"/>
              </w:rPr>
              <w:t>In fase 1 verkennen ze een aantal sensoren en leren ze hoe ze de robot snel een programma laten uitvoeren.</w:t>
            </w:r>
            <w:r w:rsidR="00916226">
              <w:br/>
            </w:r>
            <w:r w:rsidRPr="5972F72C">
              <w:rPr>
                <w:rFonts w:asciiTheme="minorHAnsi" w:hAnsiTheme="minorHAnsi" w:cstheme="minorBidi"/>
                <w:color w:val="000000" w:themeColor="text1"/>
                <w:sz w:val="22"/>
                <w:szCs w:val="22"/>
              </w:rPr>
              <w:t>In fase 2 gaan ze op een plattegrond van een verdeelcentrum de omgeving zo aanpassen zodat hun robot de opgelegde uitdagingen succesvol kan vervullen.</w:t>
            </w:r>
            <w:r w:rsidR="00916226">
              <w:br/>
            </w:r>
            <w:r w:rsidRPr="5972F72C">
              <w:rPr>
                <w:rFonts w:asciiTheme="minorHAnsi" w:hAnsiTheme="minorHAnsi" w:cstheme="minorBidi"/>
                <w:color w:val="000000" w:themeColor="text1"/>
                <w:sz w:val="22"/>
                <w:szCs w:val="22"/>
              </w:rPr>
              <w:t>In fase 3 gaan ze op dezelfde plattegrond twee of meerdere robots de opdrachten efficiënter laten uitvoeren.</w:t>
            </w:r>
          </w:p>
        </w:tc>
      </w:tr>
    </w:tbl>
    <w:p w14:paraId="21C9EA4B" w14:textId="3F8690DE" w:rsidR="00CB5FC3" w:rsidRPr="00BE726E" w:rsidRDefault="00CB5FC3" w:rsidP="00107C0A">
      <w:pPr>
        <w:rPr>
          <w:rFonts w:cstheme="minorHAnsi"/>
        </w:rPr>
      </w:pPr>
    </w:p>
    <w:tbl>
      <w:tblPr>
        <w:tblStyle w:val="Tabelraster"/>
        <w:tblpPr w:leftFromText="141" w:rightFromText="141" w:vertAnchor="text" w:tblpY="1"/>
        <w:tblOverlap w:val="never"/>
        <w:tblW w:w="9056" w:type="dxa"/>
        <w:tblLook w:val="04A0" w:firstRow="1" w:lastRow="0" w:firstColumn="1" w:lastColumn="0" w:noHBand="0" w:noVBand="1"/>
      </w:tblPr>
      <w:tblGrid>
        <w:gridCol w:w="2789"/>
        <w:gridCol w:w="6267"/>
      </w:tblGrid>
      <w:tr w:rsidR="00B63CAE" w:rsidRPr="00BE726E" w14:paraId="26648B0E" w14:textId="77777777" w:rsidTr="5972F72C">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BE726E" w:rsidRDefault="5972F72C" w:rsidP="5972F72C">
            <w:pPr>
              <w:pStyle w:val="Normaalweb"/>
              <w:tabs>
                <w:tab w:val="left" w:pos="10086"/>
              </w:tabs>
              <w:spacing w:before="80" w:beforeAutospacing="0" w:after="80" w:afterAutospacing="0"/>
              <w:rPr>
                <w:rFonts w:asciiTheme="minorHAnsi" w:hAnsiTheme="minorHAnsi" w:cstheme="minorBidi"/>
                <w:sz w:val="22"/>
                <w:szCs w:val="22"/>
              </w:rPr>
            </w:pPr>
            <w:r w:rsidRPr="5972F72C">
              <w:rPr>
                <w:rFonts w:asciiTheme="minorHAnsi" w:hAnsiTheme="minorHAnsi" w:cstheme="minorBidi"/>
                <w:b/>
                <w:bCs/>
                <w:color w:val="000000" w:themeColor="text1"/>
                <w:sz w:val="22"/>
                <w:szCs w:val="22"/>
              </w:rPr>
              <w:t>CONTEXT</w:t>
            </w:r>
          </w:p>
        </w:tc>
      </w:tr>
      <w:tr w:rsidR="00FD255F" w:rsidRPr="00BE726E" w14:paraId="7F2275B4" w14:textId="77777777" w:rsidTr="5972F72C">
        <w:trPr>
          <w:trHeight w:val="2310"/>
        </w:trPr>
        <w:tc>
          <w:tcPr>
            <w:tcW w:w="2789" w:type="dxa"/>
            <w:tcBorders>
              <w:top w:val="single" w:sz="12" w:space="0" w:color="auto"/>
              <w:left w:val="single" w:sz="12" w:space="0" w:color="auto"/>
            </w:tcBorders>
            <w:shd w:val="clear" w:color="auto" w:fill="auto"/>
          </w:tcPr>
          <w:p w14:paraId="7A3751A1" w14:textId="77777777" w:rsidR="00FD255F"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Motivatie</w:t>
            </w:r>
          </w:p>
          <w:p w14:paraId="37437A83" w14:textId="77777777" w:rsidR="00FD255F" w:rsidRPr="00BE726E" w:rsidRDefault="00FD255F" w:rsidP="00E31BD6">
            <w:pPr>
              <w:pStyle w:val="Normaalweb"/>
              <w:spacing w:beforeLines="60" w:before="144" w:afterLines="60" w:after="144"/>
              <w:rPr>
                <w:rFonts w:asciiTheme="minorHAnsi" w:hAnsiTheme="minorHAnsi" w:cstheme="minorHAnsi"/>
                <w:b/>
                <w:color w:val="000000"/>
                <w:sz w:val="22"/>
                <w:szCs w:val="22"/>
              </w:rPr>
            </w:pPr>
          </w:p>
        </w:tc>
        <w:tc>
          <w:tcPr>
            <w:tcW w:w="6267" w:type="dxa"/>
            <w:tcBorders>
              <w:top w:val="single" w:sz="12" w:space="0" w:color="auto"/>
              <w:right w:val="single" w:sz="12" w:space="0" w:color="auto"/>
            </w:tcBorders>
            <w:shd w:val="clear" w:color="auto" w:fill="auto"/>
          </w:tcPr>
          <w:p w14:paraId="32BFB228" w14:textId="756B564A" w:rsidR="00916226" w:rsidRPr="00BE726E" w:rsidRDefault="5972F72C" w:rsidP="5972F72C">
            <w:pPr>
              <w:pStyle w:val="Normaalweb"/>
              <w:spacing w:beforeLines="60" w:before="144" w:afterLines="60" w:after="144"/>
              <w:rPr>
                <w:rFonts w:asciiTheme="minorHAnsi" w:hAnsiTheme="minorHAnsi" w:cstheme="minorBidi"/>
                <w:sz w:val="22"/>
                <w:szCs w:val="22"/>
              </w:rPr>
            </w:pPr>
            <w:r w:rsidRPr="5972F72C">
              <w:rPr>
                <w:rFonts w:asciiTheme="minorHAnsi" w:hAnsiTheme="minorHAnsi" w:cstheme="minorBidi"/>
                <w:sz w:val="22"/>
                <w:szCs w:val="22"/>
              </w:rPr>
              <w:t xml:space="preserve">Vandaag de dag zijn robots een vast onderdeel van ons dagelijks leven geworden. </w:t>
            </w:r>
            <w:r w:rsidR="00946973">
              <w:br/>
            </w:r>
            <w:r w:rsidRPr="5972F72C">
              <w:rPr>
                <w:rFonts w:asciiTheme="minorHAnsi" w:hAnsiTheme="minorHAnsi" w:cstheme="minorBidi"/>
                <w:sz w:val="22"/>
                <w:szCs w:val="22"/>
              </w:rPr>
              <w:t>Ook ons winkelgedrag is hierdoor de laatste jaren sterk veranderd. We kopen steeds vaker online en laten onze producten thuis leveren. Dit betekent ook dat verschillende bedrijven sterk zijn gaan inzetten op een zo automatisch mogelijk verdeelcentrum om alle producten naar de juiste persoon te brengen.</w:t>
            </w:r>
            <w:r w:rsidR="00946973">
              <w:br/>
            </w:r>
            <w:r w:rsidR="00946973">
              <w:br/>
            </w:r>
            <w:r w:rsidRPr="5972F72C">
              <w:rPr>
                <w:rFonts w:asciiTheme="minorHAnsi" w:hAnsiTheme="minorHAnsi" w:cstheme="minorBidi"/>
                <w:sz w:val="22"/>
                <w:szCs w:val="22"/>
              </w:rPr>
              <w:t>Vanuit deze uitdaging werkt Amazon sinds enkele jaren met robots die verschillende taken uitvoeren: pakjes ophalen, pakjes afzetten op de juiste plaats, pakjes verzamelen, …</w:t>
            </w:r>
            <w:r w:rsidR="00946973">
              <w:br/>
            </w:r>
            <w:r w:rsidRPr="5972F72C">
              <w:rPr>
                <w:rFonts w:asciiTheme="minorHAnsi" w:hAnsiTheme="minorHAnsi" w:cstheme="minorBidi"/>
                <w:sz w:val="22"/>
                <w:szCs w:val="22"/>
              </w:rPr>
              <w:t>Kinderen inzicht verschaffen in de werking hiervan is geen overbodige luxe aangezien ook zij een belangrijke doelgroep van online shopping zijn geworden.</w:t>
            </w:r>
          </w:p>
        </w:tc>
      </w:tr>
      <w:tr w:rsidR="00B63CAE" w:rsidRPr="00BE726E" w14:paraId="5B688FF8" w14:textId="77777777" w:rsidTr="5972F72C">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BE726E" w:rsidRDefault="5972F72C" w:rsidP="5972F72C">
            <w:pPr>
              <w:pStyle w:val="Normaalweb"/>
              <w:tabs>
                <w:tab w:val="left" w:pos="10086"/>
              </w:tabs>
              <w:spacing w:before="80" w:beforeAutospacing="0" w:after="80" w:afterAutospacing="0"/>
              <w:rPr>
                <w:rFonts w:asciiTheme="minorHAnsi" w:hAnsiTheme="minorHAnsi" w:cstheme="minorBidi"/>
                <w:sz w:val="22"/>
                <w:szCs w:val="22"/>
              </w:rPr>
            </w:pPr>
            <w:r w:rsidRPr="5972F72C">
              <w:rPr>
                <w:rFonts w:asciiTheme="minorHAnsi" w:hAnsiTheme="minorHAnsi" w:cstheme="minorBidi"/>
                <w:b/>
                <w:bCs/>
                <w:color w:val="000000" w:themeColor="text1"/>
                <w:sz w:val="22"/>
                <w:szCs w:val="22"/>
              </w:rPr>
              <w:t>DOELEN</w:t>
            </w:r>
          </w:p>
        </w:tc>
      </w:tr>
      <w:tr w:rsidR="00FD255F" w:rsidRPr="00BE726E" w14:paraId="78F7F2EC" w14:textId="77777777" w:rsidTr="5972F72C">
        <w:trPr>
          <w:trHeight w:val="1604"/>
        </w:trPr>
        <w:tc>
          <w:tcPr>
            <w:tcW w:w="2789" w:type="dxa"/>
            <w:vMerge w:val="restart"/>
            <w:tcBorders>
              <w:top w:val="single" w:sz="12" w:space="0" w:color="auto"/>
              <w:left w:val="single" w:sz="12" w:space="0" w:color="auto"/>
            </w:tcBorders>
            <w:shd w:val="clear" w:color="auto" w:fill="auto"/>
          </w:tcPr>
          <w:p w14:paraId="527D2B12" w14:textId="49DF6560" w:rsidR="00FD255F"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Leerplandoelen</w:t>
            </w:r>
          </w:p>
          <w:p w14:paraId="556807CA" w14:textId="22F09B15" w:rsidR="00FD255F" w:rsidRPr="00BE726E" w:rsidRDefault="00FD255F" w:rsidP="00E31BD6">
            <w:pPr>
              <w:pStyle w:val="Normaalweb"/>
              <w:tabs>
                <w:tab w:val="left" w:pos="10086"/>
              </w:tabs>
              <w:spacing w:before="80" w:after="80"/>
              <w:rPr>
                <w:rFonts w:asciiTheme="minorHAnsi" w:hAnsiTheme="minorHAnsi" w:cstheme="minorHAnsi"/>
                <w:b/>
                <w:bCs/>
                <w:color w:val="FF0000"/>
                <w:sz w:val="22"/>
                <w:szCs w:val="22"/>
              </w:rPr>
            </w:pPr>
          </w:p>
        </w:tc>
        <w:tc>
          <w:tcPr>
            <w:tcW w:w="6267" w:type="dxa"/>
            <w:tcBorders>
              <w:top w:val="single" w:sz="12" w:space="0" w:color="auto"/>
              <w:right w:val="single" w:sz="12" w:space="0" w:color="auto"/>
            </w:tcBorders>
            <w:shd w:val="clear" w:color="auto" w:fill="auto"/>
          </w:tcPr>
          <w:p w14:paraId="0BB1395C" w14:textId="77777777" w:rsidR="00FD255F" w:rsidRPr="00BE726E" w:rsidRDefault="5972F72C" w:rsidP="5972F72C">
            <w:pPr>
              <w:pStyle w:val="Normaalweb"/>
              <w:spacing w:beforeLines="60" w:before="144" w:afterLines="60" w:after="144"/>
              <w:rPr>
                <w:rFonts w:asciiTheme="minorHAnsi" w:hAnsiTheme="minorHAnsi" w:cstheme="minorBidi"/>
                <w:b/>
                <w:bCs/>
                <w:sz w:val="22"/>
                <w:szCs w:val="22"/>
              </w:rPr>
            </w:pPr>
            <w:r w:rsidRPr="5972F72C">
              <w:rPr>
                <w:rFonts w:asciiTheme="minorHAnsi" w:hAnsiTheme="minorHAnsi" w:cstheme="minorBidi"/>
                <w:b/>
                <w:bCs/>
                <w:sz w:val="22"/>
                <w:szCs w:val="22"/>
              </w:rPr>
              <w:t>VVKBaO ( ZILL)</w:t>
            </w:r>
          </w:p>
          <w:p w14:paraId="12FFC367" w14:textId="44E4D5A8" w:rsidR="004B2D71" w:rsidRPr="00BE726E" w:rsidRDefault="004B2D71" w:rsidP="00E31BD6">
            <w:pPr>
              <w:pStyle w:val="Normaalweb"/>
              <w:spacing w:beforeLines="60" w:before="144" w:afterLines="60" w:after="144"/>
              <w:rPr>
                <w:rFonts w:asciiTheme="minorHAnsi" w:hAnsiTheme="minorHAnsi" w:cstheme="minorHAnsi"/>
                <w:b/>
                <w:bCs/>
                <w:sz w:val="22"/>
                <w:szCs w:val="22"/>
              </w:rPr>
            </w:pPr>
          </w:p>
        </w:tc>
      </w:tr>
      <w:tr w:rsidR="00FD255F" w:rsidRPr="00BE726E" w14:paraId="13CA08D6" w14:textId="77777777" w:rsidTr="5972F72C">
        <w:trPr>
          <w:trHeight w:val="1604"/>
        </w:trPr>
        <w:tc>
          <w:tcPr>
            <w:tcW w:w="2789" w:type="dxa"/>
            <w:vMerge/>
            <w:tcBorders>
              <w:left w:val="single" w:sz="12" w:space="0" w:color="auto"/>
            </w:tcBorders>
            <w:shd w:val="clear" w:color="auto" w:fill="auto"/>
          </w:tcPr>
          <w:p w14:paraId="41F5B2BD" w14:textId="1A95592F" w:rsidR="00FD255F" w:rsidRPr="00BE726E" w:rsidRDefault="00FD255F" w:rsidP="00E31BD6">
            <w:pPr>
              <w:pStyle w:val="Normaalweb"/>
              <w:tabs>
                <w:tab w:val="left" w:pos="10086"/>
              </w:tabs>
              <w:spacing w:before="80" w:after="80"/>
              <w:rPr>
                <w:rFonts w:asciiTheme="minorHAnsi" w:hAnsiTheme="minorHAnsi" w:cstheme="minorHAnsi"/>
                <w:b/>
                <w:bCs/>
                <w:color w:val="000000" w:themeColor="text1"/>
                <w:sz w:val="22"/>
                <w:szCs w:val="22"/>
              </w:rPr>
            </w:pPr>
          </w:p>
        </w:tc>
        <w:tc>
          <w:tcPr>
            <w:tcW w:w="6267" w:type="dxa"/>
            <w:tcBorders>
              <w:top w:val="single" w:sz="12" w:space="0" w:color="auto"/>
              <w:right w:val="single" w:sz="12" w:space="0" w:color="auto"/>
            </w:tcBorders>
            <w:shd w:val="clear" w:color="auto" w:fill="auto"/>
          </w:tcPr>
          <w:p w14:paraId="70725129" w14:textId="4D7F01E0" w:rsidR="001B5566" w:rsidRPr="00BE726E" w:rsidRDefault="5972F72C" w:rsidP="5972F72C">
            <w:pPr>
              <w:pStyle w:val="Normaalweb"/>
              <w:spacing w:beforeLines="60" w:before="144" w:afterLines="60" w:after="144"/>
              <w:rPr>
                <w:rFonts w:asciiTheme="minorHAnsi" w:hAnsiTheme="minorHAnsi" w:cstheme="minorBidi"/>
                <w:b/>
                <w:bCs/>
                <w:sz w:val="22"/>
                <w:szCs w:val="22"/>
              </w:rPr>
            </w:pPr>
            <w:r w:rsidRPr="5972F72C">
              <w:rPr>
                <w:rFonts w:asciiTheme="minorHAnsi" w:hAnsiTheme="minorHAnsi" w:cstheme="minorBidi"/>
                <w:b/>
                <w:bCs/>
                <w:sz w:val="22"/>
                <w:szCs w:val="22"/>
              </w:rPr>
              <w:t>OVSG</w:t>
            </w:r>
          </w:p>
          <w:p w14:paraId="596266DE" w14:textId="4E744AAD" w:rsidR="001B5566" w:rsidRPr="00BE726E" w:rsidRDefault="001B5566" w:rsidP="5972F72C">
            <w:pPr>
              <w:rPr>
                <w:rFonts w:eastAsia="Times New Roman"/>
                <w:sz w:val="22"/>
                <w:szCs w:val="22"/>
                <w:lang w:eastAsia="nl-NL"/>
              </w:rPr>
            </w:pPr>
            <w:r w:rsidRPr="5972F72C">
              <w:rPr>
                <w:sz w:val="22"/>
                <w:szCs w:val="22"/>
                <w:lang w:eastAsia="nl-NL"/>
              </w:rPr>
              <w:t>DL-WO-TEC-01.17</w:t>
            </w:r>
            <w:r w:rsidR="000B2D14" w:rsidRPr="5972F72C">
              <w:rPr>
                <w:sz w:val="22"/>
                <w:szCs w:val="22"/>
                <w:lang w:eastAsia="nl-NL"/>
              </w:rPr>
              <w:t xml:space="preserve"> </w:t>
            </w:r>
            <w:r w:rsidR="000B2D14" w:rsidRPr="5972F72C">
              <w:rPr>
                <w:rFonts w:eastAsia="Times New Roman"/>
                <w:color w:val="000000"/>
                <w:sz w:val="22"/>
                <w:szCs w:val="22"/>
                <w:shd w:val="clear" w:color="auto" w:fill="FFFFFF"/>
                <w:lang w:eastAsia="nl-NL"/>
              </w:rPr>
              <w:t xml:space="preserve">De </w:t>
            </w:r>
            <w:r w:rsidR="00BE726E" w:rsidRPr="5972F72C">
              <w:rPr>
                <w:rFonts w:eastAsia="Times New Roman"/>
                <w:color w:val="000000"/>
                <w:sz w:val="22"/>
                <w:szCs w:val="22"/>
                <w:shd w:val="clear" w:color="auto" w:fill="FFFFFF"/>
                <w:lang w:eastAsia="nl-NL"/>
              </w:rPr>
              <w:t>kinderen</w:t>
            </w:r>
            <w:r w:rsidR="000B2D14" w:rsidRPr="5972F72C">
              <w:rPr>
                <w:rFonts w:eastAsia="Times New Roman"/>
                <w:color w:val="000000"/>
                <w:sz w:val="22"/>
                <w:szCs w:val="22"/>
                <w:shd w:val="clear" w:color="auto" w:fill="FFFFFF"/>
                <w:lang w:eastAsia="nl-NL"/>
              </w:rPr>
              <w:t xml:space="preserve"> begrijpen dat technische realisaties tegemoet komen aan menselijke behoeften.</w:t>
            </w:r>
          </w:p>
          <w:p w14:paraId="49DBEE27" w14:textId="154C253D" w:rsidR="000B2D14" w:rsidRPr="00BE726E" w:rsidRDefault="001B5566" w:rsidP="5972F72C">
            <w:pPr>
              <w:rPr>
                <w:rFonts w:eastAsia="Times New Roman"/>
                <w:sz w:val="22"/>
                <w:szCs w:val="22"/>
                <w:lang w:val="en-GB" w:eastAsia="nl-NL"/>
              </w:rPr>
            </w:pPr>
            <w:r w:rsidRPr="5972F72C">
              <w:rPr>
                <w:sz w:val="22"/>
                <w:szCs w:val="22"/>
                <w:lang w:val="en-GB" w:eastAsia="nl-NL"/>
              </w:rPr>
              <w:t>DL-WO-TEC-02.10</w:t>
            </w:r>
            <w:r w:rsidR="000B2D14" w:rsidRPr="5972F72C">
              <w:rPr>
                <w:rFonts w:eastAsia="Times New Roman"/>
                <w:color w:val="000000"/>
                <w:sz w:val="22"/>
                <w:szCs w:val="22"/>
                <w:shd w:val="clear" w:color="auto" w:fill="B4B4B4"/>
                <w:lang w:val="en-GB" w:eastAsia="nl-NL"/>
              </w:rPr>
              <w:t xml:space="preserve"> </w:t>
            </w:r>
          </w:p>
          <w:p w14:paraId="0CB815BE" w14:textId="759D5F76" w:rsidR="000B2D14" w:rsidRPr="00BE726E" w:rsidRDefault="000B2D14" w:rsidP="000B2D14">
            <w:pPr>
              <w:rPr>
                <w:rFonts w:eastAsia="Times New Roman" w:cstheme="minorHAnsi"/>
                <w:sz w:val="22"/>
                <w:szCs w:val="22"/>
                <w:lang w:val="en-GB" w:eastAsia="nl-NL"/>
              </w:rPr>
            </w:pPr>
          </w:p>
          <w:p w14:paraId="464955FC" w14:textId="6E1CC929" w:rsidR="001B5566" w:rsidRPr="00BE726E" w:rsidRDefault="001B5566" w:rsidP="001B5566">
            <w:pPr>
              <w:rPr>
                <w:rFonts w:cstheme="minorHAnsi"/>
                <w:sz w:val="22"/>
                <w:szCs w:val="22"/>
                <w:lang w:val="en-GB" w:eastAsia="nl-NL"/>
              </w:rPr>
            </w:pPr>
          </w:p>
          <w:p w14:paraId="4A636229" w14:textId="77777777" w:rsidR="001B5566" w:rsidRPr="00BE726E" w:rsidRDefault="5972F72C" w:rsidP="5972F72C">
            <w:pPr>
              <w:rPr>
                <w:sz w:val="22"/>
                <w:szCs w:val="22"/>
                <w:lang w:val="en-GB" w:eastAsia="nl-NL"/>
              </w:rPr>
            </w:pPr>
            <w:r w:rsidRPr="5972F72C">
              <w:rPr>
                <w:sz w:val="22"/>
                <w:szCs w:val="22"/>
                <w:lang w:val="en-GB" w:eastAsia="nl-NL"/>
              </w:rPr>
              <w:t>DL-WO-TEC-02.26</w:t>
            </w:r>
          </w:p>
          <w:p w14:paraId="5332A250" w14:textId="77777777" w:rsidR="00B826D7" w:rsidRPr="00BE726E" w:rsidRDefault="5972F72C" w:rsidP="5972F72C">
            <w:pPr>
              <w:rPr>
                <w:sz w:val="22"/>
                <w:szCs w:val="22"/>
                <w:lang w:val="en-GB" w:eastAsia="nl-NL"/>
              </w:rPr>
            </w:pPr>
            <w:r w:rsidRPr="5972F72C">
              <w:rPr>
                <w:sz w:val="22"/>
                <w:szCs w:val="22"/>
                <w:lang w:val="en-GB" w:eastAsia="nl-NL"/>
              </w:rPr>
              <w:t>DL-WO-TEC-02.29</w:t>
            </w:r>
          </w:p>
          <w:p w14:paraId="2AD1C56C" w14:textId="77777777" w:rsidR="001B5566" w:rsidRPr="00BE726E" w:rsidRDefault="5972F72C" w:rsidP="5972F72C">
            <w:pPr>
              <w:rPr>
                <w:sz w:val="22"/>
                <w:szCs w:val="22"/>
                <w:lang w:val="en-GB" w:eastAsia="nl-NL"/>
              </w:rPr>
            </w:pPr>
            <w:r w:rsidRPr="5972F72C">
              <w:rPr>
                <w:sz w:val="22"/>
                <w:szCs w:val="22"/>
                <w:lang w:val="en-GB" w:eastAsia="nl-NL"/>
              </w:rPr>
              <w:t>LOD-ICT-04.03</w:t>
            </w:r>
          </w:p>
          <w:p w14:paraId="09D6E2DE" w14:textId="070DC0AD" w:rsidR="001B5566" w:rsidRPr="00BE726E" w:rsidRDefault="001B5566" w:rsidP="00E31BD6">
            <w:pPr>
              <w:pStyle w:val="Normaalweb"/>
              <w:spacing w:beforeLines="60" w:before="144" w:afterLines="60" w:after="144"/>
              <w:rPr>
                <w:rFonts w:asciiTheme="minorHAnsi" w:hAnsiTheme="minorHAnsi" w:cstheme="minorHAnsi"/>
                <w:b/>
                <w:bCs/>
                <w:sz w:val="22"/>
                <w:szCs w:val="22"/>
                <w:lang w:val="en-GB"/>
              </w:rPr>
            </w:pPr>
          </w:p>
        </w:tc>
      </w:tr>
      <w:tr w:rsidR="00FD255F" w:rsidRPr="00BE726E" w14:paraId="5A506E5B" w14:textId="77777777" w:rsidTr="5972F72C">
        <w:trPr>
          <w:trHeight w:val="1604"/>
        </w:trPr>
        <w:tc>
          <w:tcPr>
            <w:tcW w:w="2789" w:type="dxa"/>
            <w:vMerge/>
            <w:tcBorders>
              <w:left w:val="single" w:sz="12" w:space="0" w:color="auto"/>
            </w:tcBorders>
            <w:shd w:val="clear" w:color="auto" w:fill="auto"/>
          </w:tcPr>
          <w:p w14:paraId="57E83786" w14:textId="7AE548F8" w:rsidR="00FD255F" w:rsidRPr="00BE726E" w:rsidRDefault="00FD255F" w:rsidP="00E31BD6">
            <w:pPr>
              <w:pStyle w:val="Normaalweb"/>
              <w:tabs>
                <w:tab w:val="left" w:pos="10086"/>
              </w:tabs>
              <w:spacing w:before="80" w:beforeAutospacing="0" w:after="80" w:afterAutospacing="0"/>
              <w:rPr>
                <w:rFonts w:asciiTheme="minorHAnsi" w:hAnsiTheme="minorHAnsi" w:cstheme="minorHAnsi"/>
                <w:b/>
                <w:bCs/>
                <w:color w:val="000000" w:themeColor="text1"/>
                <w:sz w:val="22"/>
                <w:szCs w:val="22"/>
                <w:lang w:val="en-GB"/>
              </w:rPr>
            </w:pPr>
          </w:p>
        </w:tc>
        <w:tc>
          <w:tcPr>
            <w:tcW w:w="6267" w:type="dxa"/>
            <w:tcBorders>
              <w:top w:val="single" w:sz="12" w:space="0" w:color="auto"/>
              <w:right w:val="single" w:sz="12" w:space="0" w:color="auto"/>
            </w:tcBorders>
            <w:shd w:val="clear" w:color="auto" w:fill="auto"/>
          </w:tcPr>
          <w:p w14:paraId="02A6F6A3" w14:textId="3300160A" w:rsidR="00FD255F" w:rsidRPr="00BE726E" w:rsidRDefault="5972F72C" w:rsidP="5972F72C">
            <w:pPr>
              <w:pStyle w:val="Normaalweb"/>
              <w:spacing w:beforeLines="60" w:before="144" w:afterLines="60" w:after="144"/>
              <w:rPr>
                <w:rFonts w:asciiTheme="minorHAnsi" w:hAnsiTheme="minorHAnsi" w:cstheme="minorBidi"/>
                <w:b/>
                <w:bCs/>
                <w:sz w:val="22"/>
                <w:szCs w:val="22"/>
              </w:rPr>
            </w:pPr>
            <w:r w:rsidRPr="5972F72C">
              <w:rPr>
                <w:rFonts w:asciiTheme="minorHAnsi" w:hAnsiTheme="minorHAnsi" w:cstheme="minorBidi"/>
                <w:b/>
                <w:bCs/>
                <w:sz w:val="22"/>
                <w:szCs w:val="22"/>
              </w:rPr>
              <w:t>GO!</w:t>
            </w:r>
          </w:p>
        </w:tc>
      </w:tr>
      <w:tr w:rsidR="0043284B" w:rsidRPr="00BE726E" w14:paraId="5CB9BC7E" w14:textId="77777777" w:rsidTr="5972F72C">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Methode en organisatie</w:t>
            </w:r>
          </w:p>
        </w:tc>
      </w:tr>
      <w:tr w:rsidR="007148E9" w:rsidRPr="00BE726E" w14:paraId="630264CC" w14:textId="77777777" w:rsidTr="5972F72C">
        <w:trPr>
          <w:trHeight w:val="1641"/>
        </w:trPr>
        <w:tc>
          <w:tcPr>
            <w:tcW w:w="2789" w:type="dxa"/>
            <w:tcBorders>
              <w:top w:val="single" w:sz="12" w:space="0" w:color="auto"/>
              <w:left w:val="single" w:sz="12" w:space="0" w:color="auto"/>
              <w:bottom w:val="single" w:sz="12" w:space="0" w:color="auto"/>
            </w:tcBorders>
            <w:shd w:val="clear" w:color="auto" w:fill="auto"/>
          </w:tcPr>
          <w:p w14:paraId="38CBA664" w14:textId="1CF6BE9B" w:rsidR="007148E9"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Materiaal</w:t>
            </w:r>
          </w:p>
        </w:tc>
        <w:tc>
          <w:tcPr>
            <w:tcW w:w="6267" w:type="dxa"/>
            <w:tcBorders>
              <w:top w:val="single" w:sz="12" w:space="0" w:color="auto"/>
              <w:bottom w:val="single" w:sz="12" w:space="0" w:color="auto"/>
              <w:right w:val="single" w:sz="12" w:space="0" w:color="auto"/>
            </w:tcBorders>
            <w:shd w:val="clear" w:color="auto" w:fill="auto"/>
          </w:tcPr>
          <w:p w14:paraId="3FC042A7" w14:textId="6537C699" w:rsidR="00FF0BA8" w:rsidRPr="00BE726E" w:rsidRDefault="5972F72C" w:rsidP="5972F72C">
            <w:pPr>
              <w:pStyle w:val="Normaalweb"/>
              <w:spacing w:beforeLines="60" w:before="144" w:afterLines="60" w:after="144"/>
              <w:rPr>
                <w:rFonts w:asciiTheme="minorHAnsi" w:hAnsiTheme="minorHAnsi" w:cstheme="minorBidi"/>
                <w:sz w:val="22"/>
                <w:szCs w:val="22"/>
              </w:rPr>
            </w:pPr>
            <w:r w:rsidRPr="5972F72C">
              <w:rPr>
                <w:rFonts w:asciiTheme="minorHAnsi" w:hAnsiTheme="minorHAnsi" w:cstheme="minorBidi"/>
                <w:sz w:val="22"/>
                <w:szCs w:val="22"/>
              </w:rPr>
              <w:t>Per 2-3 kinderen:</w:t>
            </w:r>
          </w:p>
          <w:p w14:paraId="46BA5B8C" w14:textId="77777777" w:rsidR="00FF0BA8"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 xml:space="preserve">Grondplannen fase 1 </w:t>
            </w:r>
          </w:p>
          <w:p w14:paraId="7656F561" w14:textId="77777777" w:rsidR="00C36840"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Blokken waarmee een vierkant kan gevormd worden.</w:t>
            </w:r>
          </w:p>
          <w:p w14:paraId="22FD46FC" w14:textId="6998E76B" w:rsidR="00C36840"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Blad met de barcodes</w:t>
            </w:r>
          </w:p>
          <w:p w14:paraId="709F19C3" w14:textId="77777777" w:rsidR="00C36840"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Plattegrond fase 2 &amp; 3</w:t>
            </w:r>
          </w:p>
          <w:p w14:paraId="4394A33D" w14:textId="77777777" w:rsidR="00C36840"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Zwarte stiften</w:t>
            </w:r>
          </w:p>
          <w:p w14:paraId="77BB2EE1" w14:textId="1E0E3B15" w:rsidR="00C36840" w:rsidRPr="00BE726E" w:rsidRDefault="5972F72C" w:rsidP="5972F72C">
            <w:pPr>
              <w:pStyle w:val="Normaalweb"/>
              <w:numPr>
                <w:ilvl w:val="0"/>
                <w:numId w:val="18"/>
              </w:numPr>
              <w:spacing w:beforeLines="60" w:before="144" w:afterLines="60" w:after="144"/>
              <w:rPr>
                <w:rFonts w:asciiTheme="minorHAnsi" w:hAnsiTheme="minorHAnsi" w:cstheme="minorBidi"/>
                <w:sz w:val="22"/>
                <w:szCs w:val="22"/>
                <w:lang w:val="nl-BE"/>
              </w:rPr>
            </w:pPr>
            <w:r w:rsidRPr="5972F72C">
              <w:rPr>
                <w:rFonts w:asciiTheme="minorHAnsi" w:hAnsiTheme="minorHAnsi" w:cstheme="minorBidi"/>
                <w:sz w:val="22"/>
                <w:szCs w:val="22"/>
                <w:lang w:val="nl-BE"/>
              </w:rPr>
              <w:t>1 Edisonrobot</w:t>
            </w:r>
          </w:p>
        </w:tc>
      </w:tr>
      <w:tr w:rsidR="000A33E2" w:rsidRPr="00BE726E" w14:paraId="60A96D62" w14:textId="77777777" w:rsidTr="5972F72C">
        <w:trPr>
          <w:trHeight w:val="855"/>
        </w:trPr>
        <w:tc>
          <w:tcPr>
            <w:tcW w:w="2789" w:type="dxa"/>
            <w:tcBorders>
              <w:top w:val="single" w:sz="12" w:space="0" w:color="auto"/>
              <w:left w:val="single" w:sz="12" w:space="0" w:color="auto"/>
              <w:bottom w:val="single" w:sz="12" w:space="0" w:color="auto"/>
            </w:tcBorders>
            <w:shd w:val="clear" w:color="auto" w:fill="auto"/>
          </w:tcPr>
          <w:p w14:paraId="60F347AA" w14:textId="38473021" w:rsidR="000A33E2"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Groeperingsvormen</w:t>
            </w:r>
          </w:p>
        </w:tc>
        <w:tc>
          <w:tcPr>
            <w:tcW w:w="6267" w:type="dxa"/>
            <w:tcBorders>
              <w:top w:val="single" w:sz="12" w:space="0" w:color="auto"/>
              <w:bottom w:val="single" w:sz="12" w:space="0" w:color="auto"/>
              <w:right w:val="single" w:sz="12" w:space="0" w:color="auto"/>
            </w:tcBorders>
            <w:shd w:val="clear" w:color="auto" w:fill="auto"/>
          </w:tcPr>
          <w:p w14:paraId="70113EF7" w14:textId="3F5A2273" w:rsidR="000A33E2" w:rsidRPr="00BE726E" w:rsidRDefault="5972F72C" w:rsidP="5972F72C">
            <w:pPr>
              <w:pStyle w:val="Normaalweb"/>
              <w:spacing w:beforeLines="60" w:before="144" w:afterLines="60" w:after="144"/>
              <w:rPr>
                <w:rFonts w:asciiTheme="minorHAnsi" w:hAnsiTheme="minorHAnsi" w:cstheme="minorBidi"/>
                <w:sz w:val="22"/>
                <w:szCs w:val="22"/>
              </w:rPr>
            </w:pPr>
            <w:r w:rsidRPr="5972F72C">
              <w:rPr>
                <w:rFonts w:asciiTheme="minorHAnsi" w:hAnsiTheme="minorHAnsi" w:cstheme="minorBidi"/>
                <w:sz w:val="22"/>
                <w:szCs w:val="22"/>
              </w:rPr>
              <w:t>In fase 1 en 2 werken de kinderen per 2 of per 3.</w:t>
            </w:r>
            <w:r w:rsidR="00FF0BA8">
              <w:br/>
            </w:r>
            <w:r w:rsidRPr="5972F72C">
              <w:rPr>
                <w:rFonts w:asciiTheme="minorHAnsi" w:hAnsiTheme="minorHAnsi" w:cstheme="minorBidi"/>
                <w:sz w:val="22"/>
                <w:szCs w:val="22"/>
              </w:rPr>
              <w:t>In fase 3 werken de kinderen in groepjes van 4 - 6.</w:t>
            </w:r>
          </w:p>
        </w:tc>
      </w:tr>
      <w:tr w:rsidR="000A33E2" w:rsidRPr="00BE726E" w14:paraId="2EE7A4B2" w14:textId="77777777" w:rsidTr="5972F72C">
        <w:trPr>
          <w:trHeight w:val="1641"/>
        </w:trPr>
        <w:tc>
          <w:tcPr>
            <w:tcW w:w="2789" w:type="dxa"/>
            <w:tcBorders>
              <w:top w:val="single" w:sz="12" w:space="0" w:color="auto"/>
              <w:left w:val="single" w:sz="12" w:space="0" w:color="auto"/>
              <w:bottom w:val="single" w:sz="12" w:space="0" w:color="auto"/>
            </w:tcBorders>
            <w:shd w:val="clear" w:color="auto" w:fill="auto"/>
            <w:vAlign w:val="center"/>
          </w:tcPr>
          <w:p w14:paraId="1833F1E5" w14:textId="77777777" w:rsidR="000A33E2" w:rsidRPr="00BE726E" w:rsidRDefault="5972F72C" w:rsidP="5972F72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5972F72C">
              <w:rPr>
                <w:rFonts w:asciiTheme="minorHAnsi" w:hAnsiTheme="minorHAnsi" w:cstheme="minorBidi"/>
                <w:b/>
                <w:bCs/>
                <w:color w:val="000000" w:themeColor="text1"/>
                <w:sz w:val="22"/>
                <w:szCs w:val="22"/>
              </w:rPr>
              <w:t>Beschrijving van de activiteit (inclusief coaching)</w:t>
            </w:r>
          </w:p>
          <w:p w14:paraId="0F21FFDC"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6614E1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DFDF13E"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21CC16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43432D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18FDC5E"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705CFB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4FDDFC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A7F397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DCBCE4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EB5BAB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CC98D9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B48FAC5"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9C9448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956339F"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B07596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3FD2A44"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24B63E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14519D2"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2FC52E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5052895"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1F2ACA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5D74CCE"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FAA3A2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085B04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3C95469"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DB8233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C2B3A4F"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168E04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F712677"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2DD63D2"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24B444C"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C87E101"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3CFA6D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0403C35"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B527647"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5903E08"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9A8BA9C"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90BB65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15EB58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9676717"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EEAD63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228D54C"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38B8BDE"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B819387"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5054749"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68C7990"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6204C1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01348AC"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ED7CB2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79A24EA"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F86D4E4"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2A1E4E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7D8377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CD54C4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DDC8E39"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148E44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46AE4F0"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3DDC745"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E32741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09D5267"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E6F1968"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72E520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70E50B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B3BDC84"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28791D6" w14:textId="3FA23E54"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5F2AF82"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A43F64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7C4CCD46"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96BE673"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B749289"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226538F"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03605AD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28A6F75"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33E2A48F"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8CFDF9D"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4DE1B65" w14:textId="77777777" w:rsidR="00E31BD6" w:rsidRPr="00BE726E" w:rsidRDefault="00E31BD6" w:rsidP="00227610">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27CDA698" w14:textId="4680D8AE"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77CD1D7" w14:textId="4E3E0138"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A8AD68F"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2B56014B"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D7C6FD1"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49DA6909"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AFC5C61"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993FAA0" w14:textId="3BC19FFB"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6D02AFB4"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B1B7598" w14:textId="77777777" w:rsidR="00E31BD6" w:rsidRPr="00BE726E" w:rsidRDefault="00E31BD6"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1F76B410" w14:textId="77777777" w:rsidR="001666F2" w:rsidRPr="00BE726E" w:rsidRDefault="001666F2"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p w14:paraId="51889646" w14:textId="3B4CA4CD" w:rsidR="001666F2" w:rsidRPr="00BE726E" w:rsidRDefault="001666F2" w:rsidP="00E31BD6">
            <w:pPr>
              <w:pStyle w:val="Normaalweb"/>
              <w:tabs>
                <w:tab w:val="left" w:pos="10086"/>
              </w:tabs>
              <w:spacing w:before="80" w:beforeAutospacing="0" w:after="80" w:afterAutospacing="0"/>
              <w:jc w:val="center"/>
              <w:rPr>
                <w:rFonts w:asciiTheme="minorHAnsi" w:hAnsiTheme="minorHAnsi" w:cstheme="minorHAnsi"/>
                <w:b/>
                <w:bCs/>
                <w:color w:val="000000" w:themeColor="text1"/>
                <w:sz w:val="22"/>
                <w:szCs w:val="22"/>
              </w:rPr>
            </w:pPr>
          </w:p>
        </w:tc>
        <w:tc>
          <w:tcPr>
            <w:tcW w:w="6267" w:type="dxa"/>
            <w:tcBorders>
              <w:top w:val="single" w:sz="12" w:space="0" w:color="auto"/>
              <w:bottom w:val="single" w:sz="12" w:space="0" w:color="auto"/>
              <w:right w:val="single" w:sz="12" w:space="0" w:color="auto"/>
            </w:tcBorders>
            <w:shd w:val="clear" w:color="auto" w:fill="auto"/>
          </w:tcPr>
          <w:p w14:paraId="07683AE4" w14:textId="28A11549" w:rsidR="008477B6" w:rsidRPr="00BE726E" w:rsidRDefault="5972F72C" w:rsidP="00BE726E">
            <w:pPr>
              <w:pStyle w:val="Kop2"/>
              <w:framePr w:hSpace="0" w:wrap="auto" w:vAnchor="margin" w:yAlign="inline"/>
              <w:suppressOverlap w:val="0"/>
              <w:outlineLvl w:val="1"/>
            </w:pPr>
            <w:r>
              <w:lastRenderedPageBreak/>
              <w:t>Fase 1: Welke code bij welke opdracht?</w:t>
            </w:r>
          </w:p>
          <w:p w14:paraId="4D482D3A" w14:textId="77777777" w:rsidR="000A33E2" w:rsidRPr="00BE726E" w:rsidRDefault="5972F72C" w:rsidP="5972F72C">
            <w:pPr>
              <w:spacing w:before="60" w:after="60"/>
              <w:contextualSpacing/>
              <w:rPr>
                <w:b/>
                <w:bCs/>
                <w:sz w:val="22"/>
                <w:szCs w:val="22"/>
                <w:lang w:eastAsia="nl-NL"/>
              </w:rPr>
            </w:pPr>
            <w:r w:rsidRPr="5972F72C">
              <w:rPr>
                <w:b/>
                <w:bCs/>
                <w:sz w:val="22"/>
                <w:szCs w:val="22"/>
                <w:lang w:eastAsia="nl-NL"/>
              </w:rPr>
              <w:t>Inleiding</w:t>
            </w:r>
          </w:p>
          <w:p w14:paraId="7DBFE170" w14:textId="77777777" w:rsidR="001841A9" w:rsidRPr="00BE726E" w:rsidRDefault="5972F72C" w:rsidP="5972F72C">
            <w:pPr>
              <w:spacing w:before="60" w:after="60"/>
              <w:contextualSpacing/>
              <w:rPr>
                <w:sz w:val="22"/>
                <w:szCs w:val="22"/>
                <w:lang w:eastAsia="nl-NL"/>
              </w:rPr>
            </w:pPr>
            <w:r w:rsidRPr="5972F72C">
              <w:rPr>
                <w:sz w:val="22"/>
                <w:szCs w:val="22"/>
                <w:lang w:eastAsia="nl-NL"/>
              </w:rPr>
              <w:t>De kinderen gaan ontdekken hoe ze producten zo efficiënt mogelijk kunnen verdelen door het gebruik van een robot.</w:t>
            </w:r>
          </w:p>
          <w:p w14:paraId="25109D85" w14:textId="77777777" w:rsidR="001841A9" w:rsidRPr="00BE726E" w:rsidRDefault="001841A9" w:rsidP="001841A9">
            <w:pPr>
              <w:spacing w:before="60" w:after="60"/>
              <w:contextualSpacing/>
              <w:rPr>
                <w:rFonts w:cstheme="minorHAnsi"/>
                <w:sz w:val="22"/>
                <w:szCs w:val="22"/>
                <w:lang w:eastAsia="nl-NL"/>
              </w:rPr>
            </w:pPr>
          </w:p>
          <w:p w14:paraId="5457E06F" w14:textId="77777777" w:rsidR="001841A9" w:rsidRPr="00BE726E" w:rsidRDefault="5972F72C" w:rsidP="5972F72C">
            <w:pPr>
              <w:spacing w:before="60" w:after="60"/>
              <w:contextualSpacing/>
              <w:rPr>
                <w:b/>
                <w:bCs/>
                <w:sz w:val="22"/>
                <w:szCs w:val="22"/>
                <w:lang w:eastAsia="nl-NL"/>
              </w:rPr>
            </w:pPr>
            <w:r w:rsidRPr="5972F72C">
              <w:rPr>
                <w:b/>
                <w:bCs/>
                <w:sz w:val="22"/>
                <w:szCs w:val="22"/>
                <w:lang w:eastAsia="nl-NL"/>
              </w:rPr>
              <w:t>Materiaal</w:t>
            </w:r>
          </w:p>
          <w:p w14:paraId="5E156E60" w14:textId="27C114D9" w:rsidR="001841A9" w:rsidRPr="00BE726E" w:rsidRDefault="5972F72C" w:rsidP="5972F72C">
            <w:pPr>
              <w:spacing w:before="60" w:after="60"/>
              <w:contextualSpacing/>
              <w:rPr>
                <w:sz w:val="22"/>
                <w:szCs w:val="22"/>
                <w:lang w:eastAsia="nl-NL"/>
              </w:rPr>
            </w:pPr>
            <w:r w:rsidRPr="5972F72C">
              <w:rPr>
                <w:sz w:val="22"/>
                <w:szCs w:val="22"/>
                <w:lang w:eastAsia="nl-NL"/>
              </w:rPr>
              <w:t>Per 2-3 kinderen:</w:t>
            </w:r>
          </w:p>
          <w:p w14:paraId="41C7CA9C" w14:textId="34131D32" w:rsidR="001841A9"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Grondplannen fase 1</w:t>
            </w:r>
          </w:p>
          <w:p w14:paraId="038E58E0" w14:textId="173BDB4C" w:rsidR="001841A9" w:rsidRPr="00BE726E" w:rsidRDefault="5972F72C" w:rsidP="5972F72C">
            <w:pPr>
              <w:pStyle w:val="Lijstalinea"/>
              <w:numPr>
                <w:ilvl w:val="0"/>
                <w:numId w:val="20"/>
              </w:numPr>
              <w:spacing w:before="60" w:after="60"/>
              <w:rPr>
                <w:sz w:val="22"/>
                <w:szCs w:val="22"/>
                <w:highlight w:val="yellow"/>
                <w:lang w:eastAsia="nl-NL"/>
              </w:rPr>
            </w:pPr>
            <w:r w:rsidRPr="5972F72C">
              <w:rPr>
                <w:sz w:val="22"/>
                <w:szCs w:val="22"/>
                <w:highlight w:val="yellow"/>
                <w:lang w:eastAsia="nl-NL"/>
              </w:rPr>
              <w:t>Barcodes fase 1/werkbundel</w:t>
            </w:r>
          </w:p>
          <w:p w14:paraId="6C1F239A" w14:textId="77777777" w:rsidR="001841A9"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Edisonrobot</w:t>
            </w:r>
          </w:p>
          <w:p w14:paraId="3832E806" w14:textId="77777777" w:rsidR="005E4B7A" w:rsidRPr="00BE726E" w:rsidRDefault="005E4B7A" w:rsidP="005E4B7A">
            <w:pPr>
              <w:spacing w:before="60" w:after="60"/>
              <w:rPr>
                <w:rFonts w:cstheme="minorHAnsi"/>
                <w:sz w:val="22"/>
                <w:szCs w:val="22"/>
                <w:lang w:eastAsia="nl-NL"/>
              </w:rPr>
            </w:pPr>
          </w:p>
          <w:p w14:paraId="13FBFD29" w14:textId="452BC33E" w:rsidR="005E4B7A" w:rsidRPr="00BE726E" w:rsidRDefault="5972F72C" w:rsidP="5972F72C">
            <w:pPr>
              <w:spacing w:before="60" w:after="60"/>
              <w:rPr>
                <w:b/>
                <w:bCs/>
                <w:sz w:val="22"/>
                <w:szCs w:val="22"/>
                <w:lang w:eastAsia="nl-NL"/>
              </w:rPr>
            </w:pPr>
            <w:r w:rsidRPr="5972F72C">
              <w:rPr>
                <w:b/>
                <w:bCs/>
                <w:sz w:val="22"/>
                <w:szCs w:val="22"/>
                <w:lang w:eastAsia="nl-NL"/>
              </w:rPr>
              <w:t>Klasgesprek</w:t>
            </w:r>
          </w:p>
          <w:p w14:paraId="06DB0F87" w14:textId="59031C7C" w:rsidR="005E4B7A" w:rsidRPr="00BE726E" w:rsidRDefault="5972F72C" w:rsidP="5972F72C">
            <w:pPr>
              <w:spacing w:before="60" w:after="60"/>
              <w:rPr>
                <w:sz w:val="22"/>
                <w:szCs w:val="22"/>
                <w:lang w:eastAsia="nl-NL"/>
              </w:rPr>
            </w:pPr>
            <w:r w:rsidRPr="5972F72C">
              <w:rPr>
                <w:sz w:val="22"/>
                <w:szCs w:val="22"/>
                <w:lang w:eastAsia="nl-NL"/>
              </w:rPr>
              <w:t>Peil bij de kinderen wie of van wie de ouders al ooit via Bol.com, Amazon, Collishop of een andere online shop iets gekocht heeft.</w:t>
            </w:r>
            <w:r w:rsidR="005E4B7A">
              <w:br/>
            </w:r>
            <w:r w:rsidRPr="5972F72C">
              <w:rPr>
                <w:sz w:val="22"/>
                <w:szCs w:val="22"/>
                <w:lang w:eastAsia="nl-NL"/>
              </w:rPr>
              <w:t>Luister daarna of de kinderen enig idee hebben hoe al die producten verdeeld worden?</w:t>
            </w:r>
            <w:r w:rsidR="005E4B7A">
              <w:br/>
            </w:r>
            <w:r w:rsidRPr="5972F72C">
              <w:rPr>
                <w:sz w:val="22"/>
                <w:szCs w:val="22"/>
                <w:lang w:eastAsia="nl-NL"/>
              </w:rPr>
              <w:lastRenderedPageBreak/>
              <w:t xml:space="preserve">Bekijk dit filmpje: </w:t>
            </w:r>
            <w:r w:rsidRPr="5972F72C">
              <w:rPr>
                <w:sz w:val="22"/>
                <w:szCs w:val="22"/>
              </w:rPr>
              <w:t xml:space="preserve"> </w:t>
            </w:r>
            <w:hyperlink r:id="rId25">
              <w:r w:rsidRPr="5972F72C">
                <w:rPr>
                  <w:rStyle w:val="Hyperlink"/>
                  <w:sz w:val="22"/>
                  <w:szCs w:val="22"/>
                  <w:lang w:eastAsia="nl-NL"/>
                </w:rPr>
                <w:t>https://www.youtube.com/watch?v=6KRjuuEVEZs</w:t>
              </w:r>
            </w:hyperlink>
          </w:p>
          <w:p w14:paraId="3367944B" w14:textId="3366C400" w:rsidR="005E4B7A" w:rsidRPr="00BE726E" w:rsidRDefault="005E4B7A" w:rsidP="5972F72C">
            <w:pPr>
              <w:spacing w:before="60" w:after="60"/>
              <w:rPr>
                <w:sz w:val="22"/>
                <w:szCs w:val="22"/>
                <w:lang w:eastAsia="nl-NL"/>
              </w:rPr>
            </w:pPr>
            <w:r w:rsidRPr="5972F72C">
              <w:rPr>
                <w:sz w:val="22"/>
                <w:szCs w:val="22"/>
                <w:lang w:eastAsia="nl-NL"/>
              </w:rPr>
              <w:t>(let op het is in het engels)</w:t>
            </w:r>
            <w:r w:rsidRPr="00BE726E">
              <w:rPr>
                <w:rFonts w:cstheme="minorHAnsi"/>
                <w:sz w:val="22"/>
                <w:szCs w:val="22"/>
                <w:lang w:eastAsia="nl-NL"/>
              </w:rPr>
              <w:br/>
            </w:r>
            <w:r w:rsidRPr="00BE726E">
              <w:rPr>
                <w:rFonts w:cstheme="minorHAnsi"/>
                <w:sz w:val="22"/>
                <w:szCs w:val="22"/>
                <w:lang w:eastAsia="nl-NL"/>
              </w:rPr>
              <w:sym w:font="Wingdings" w:char="F0E0"/>
            </w:r>
            <w:r w:rsidRPr="5972F72C">
              <w:rPr>
                <w:sz w:val="22"/>
                <w:szCs w:val="22"/>
                <w:lang w:eastAsia="nl-NL"/>
              </w:rPr>
              <w:t xml:space="preserve"> kijkvraag: </w:t>
            </w:r>
            <w:r w:rsidR="00391464" w:rsidRPr="5972F72C">
              <w:rPr>
                <w:sz w:val="22"/>
                <w:szCs w:val="22"/>
                <w:lang w:eastAsia="nl-NL"/>
              </w:rPr>
              <w:t>Wat zijn de taken die de robots uitvoeren?</w:t>
            </w:r>
          </w:p>
          <w:p w14:paraId="16F41AE6" w14:textId="77777777" w:rsidR="00BE726E" w:rsidRDefault="00BE726E" w:rsidP="00391464">
            <w:pPr>
              <w:spacing w:before="60" w:after="60"/>
              <w:rPr>
                <w:rFonts w:cstheme="minorHAnsi"/>
                <w:b/>
                <w:sz w:val="22"/>
                <w:szCs w:val="22"/>
                <w:lang w:eastAsia="nl-NL"/>
              </w:rPr>
            </w:pPr>
          </w:p>
          <w:p w14:paraId="677925C0" w14:textId="50F30ADA" w:rsidR="00391464" w:rsidRPr="00BE726E" w:rsidRDefault="5972F72C" w:rsidP="5972F72C">
            <w:pPr>
              <w:spacing w:before="60" w:after="60"/>
              <w:rPr>
                <w:b/>
                <w:bCs/>
                <w:sz w:val="22"/>
                <w:szCs w:val="22"/>
                <w:lang w:eastAsia="nl-NL"/>
              </w:rPr>
            </w:pPr>
            <w:r w:rsidRPr="5972F72C">
              <w:rPr>
                <w:b/>
                <w:bCs/>
                <w:sz w:val="22"/>
                <w:szCs w:val="22"/>
                <w:lang w:eastAsia="nl-NL"/>
              </w:rPr>
              <w:t>Bespreking</w:t>
            </w:r>
          </w:p>
          <w:p w14:paraId="58B3DABB" w14:textId="77777777" w:rsidR="005E4B7A" w:rsidRPr="00BE726E" w:rsidRDefault="5972F72C" w:rsidP="5972F72C">
            <w:pPr>
              <w:spacing w:before="60" w:after="60"/>
              <w:rPr>
                <w:sz w:val="22"/>
                <w:szCs w:val="22"/>
                <w:lang w:eastAsia="nl-NL"/>
              </w:rPr>
            </w:pPr>
            <w:r w:rsidRPr="5972F72C">
              <w:rPr>
                <w:sz w:val="22"/>
                <w:szCs w:val="22"/>
                <w:lang w:eastAsia="nl-NL"/>
              </w:rPr>
              <w:t>Richtvragen:</w:t>
            </w:r>
          </w:p>
          <w:p w14:paraId="0879FC9C" w14:textId="18BF6855" w:rsidR="00391464"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 xml:space="preserve">Wat moeten de robots allemaal doen? </w:t>
            </w:r>
            <w:r w:rsidRPr="5972F72C">
              <w:rPr>
                <w:i/>
                <w:iCs/>
                <w:sz w:val="22"/>
                <w:szCs w:val="22"/>
                <w:lang w:eastAsia="nl-NL"/>
              </w:rPr>
              <w:t>(lading ophalen, in het verkeer rijden, in de rij schuiven, lading afzetten, opladen)</w:t>
            </w:r>
          </w:p>
          <w:p w14:paraId="0D0702D5" w14:textId="47300868" w:rsidR="00391464"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 xml:space="preserve">Hoe komt het dat de robots weten waar ze naartoe moeten rijden? </w:t>
            </w:r>
            <w:r w:rsidRPr="5972F72C">
              <w:rPr>
                <w:i/>
                <w:iCs/>
                <w:sz w:val="22"/>
                <w:szCs w:val="22"/>
                <w:lang w:eastAsia="nl-NL"/>
              </w:rPr>
              <w:t>(Ze zijn geprogrammeerd)</w:t>
            </w:r>
          </w:p>
          <w:p w14:paraId="02124399" w14:textId="11B7F956" w:rsidR="00ED27B3"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Wat zorgt ervoor dat de robots niet tegen elkaar botsen of de verkeerde bestelling meenemen?</w:t>
            </w:r>
            <w:r w:rsidRPr="5972F72C">
              <w:rPr>
                <w:i/>
                <w:iCs/>
                <w:sz w:val="22"/>
                <w:szCs w:val="22"/>
                <w:lang w:eastAsia="nl-NL"/>
              </w:rPr>
              <w:t xml:space="preserve"> (Ze gebruiken hiervoor hun sensoren)</w:t>
            </w:r>
          </w:p>
          <w:p w14:paraId="4C7197A3" w14:textId="77777777" w:rsidR="00ED27B3" w:rsidRPr="00BE726E" w:rsidRDefault="5972F72C" w:rsidP="5972F72C">
            <w:pPr>
              <w:spacing w:before="60" w:after="60"/>
              <w:rPr>
                <w:sz w:val="22"/>
                <w:szCs w:val="22"/>
                <w:lang w:eastAsia="nl-NL"/>
              </w:rPr>
            </w:pPr>
            <w:r w:rsidRPr="5972F72C">
              <w:rPr>
                <w:sz w:val="22"/>
                <w:szCs w:val="22"/>
                <w:lang w:eastAsia="nl-NL"/>
              </w:rPr>
              <w:t>Om te begrijpen hoe deze robots precies werken gaan we deze eens uitproberen.</w:t>
            </w:r>
          </w:p>
          <w:p w14:paraId="0B583E8E" w14:textId="77777777" w:rsidR="00ED27B3" w:rsidRPr="00BE726E" w:rsidRDefault="00ED27B3" w:rsidP="005E4B7A">
            <w:pPr>
              <w:spacing w:before="60" w:after="60"/>
              <w:rPr>
                <w:rFonts w:cstheme="minorHAnsi"/>
                <w:sz w:val="22"/>
                <w:szCs w:val="22"/>
                <w:lang w:eastAsia="nl-NL"/>
              </w:rPr>
            </w:pPr>
          </w:p>
          <w:p w14:paraId="50C0DF9B" w14:textId="1777D885" w:rsidR="00ED27B3" w:rsidRPr="00BE726E" w:rsidRDefault="5972F72C" w:rsidP="5972F72C">
            <w:pPr>
              <w:spacing w:before="60" w:after="60"/>
              <w:rPr>
                <w:b/>
                <w:bCs/>
                <w:sz w:val="22"/>
                <w:szCs w:val="22"/>
                <w:lang w:eastAsia="nl-NL"/>
              </w:rPr>
            </w:pPr>
            <w:r w:rsidRPr="5972F72C">
              <w:rPr>
                <w:b/>
                <w:bCs/>
                <w:sz w:val="22"/>
                <w:szCs w:val="22"/>
                <w:lang w:eastAsia="nl-NL"/>
              </w:rPr>
              <w:t>Organisatie</w:t>
            </w:r>
          </w:p>
          <w:p w14:paraId="124F1FD8" w14:textId="65DBD022" w:rsidR="00ED27B3" w:rsidRPr="00BE726E" w:rsidRDefault="5972F72C" w:rsidP="5972F72C">
            <w:pPr>
              <w:spacing w:before="60" w:after="60"/>
              <w:rPr>
                <w:sz w:val="22"/>
                <w:szCs w:val="22"/>
                <w:lang w:eastAsia="nl-NL"/>
              </w:rPr>
            </w:pPr>
            <w:r w:rsidRPr="5972F72C">
              <w:rPr>
                <w:sz w:val="22"/>
                <w:szCs w:val="22"/>
                <w:lang w:eastAsia="nl-NL"/>
              </w:rPr>
              <w:t>De kinderen werken per 2 of 3.</w:t>
            </w:r>
          </w:p>
          <w:p w14:paraId="6BBA2B2C" w14:textId="77777777" w:rsidR="00ED27B3" w:rsidRPr="00BE726E" w:rsidRDefault="00ED27B3" w:rsidP="005E4B7A">
            <w:pPr>
              <w:spacing w:before="60" w:after="60"/>
              <w:rPr>
                <w:rFonts w:cstheme="minorHAnsi"/>
                <w:sz w:val="22"/>
                <w:szCs w:val="22"/>
                <w:lang w:eastAsia="nl-NL"/>
              </w:rPr>
            </w:pPr>
          </w:p>
          <w:p w14:paraId="0942AD0D" w14:textId="77777777" w:rsidR="005E4B7A" w:rsidRPr="00BE726E" w:rsidRDefault="5972F72C" w:rsidP="5972F72C">
            <w:pPr>
              <w:spacing w:before="60" w:after="60"/>
              <w:rPr>
                <w:b/>
                <w:bCs/>
                <w:sz w:val="22"/>
                <w:szCs w:val="22"/>
                <w:lang w:eastAsia="nl-NL"/>
              </w:rPr>
            </w:pPr>
            <w:r w:rsidRPr="5972F72C">
              <w:rPr>
                <w:b/>
                <w:bCs/>
                <w:sz w:val="22"/>
                <w:szCs w:val="22"/>
                <w:lang w:eastAsia="nl-NL"/>
              </w:rPr>
              <w:t xml:space="preserve">Instructie </w:t>
            </w:r>
          </w:p>
          <w:p w14:paraId="00025A2B" w14:textId="7549E0D6" w:rsidR="009F6439" w:rsidRPr="00BE726E" w:rsidRDefault="5972F72C" w:rsidP="5972F72C">
            <w:pPr>
              <w:spacing w:before="60" w:after="60"/>
              <w:rPr>
                <w:sz w:val="22"/>
                <w:szCs w:val="22"/>
                <w:lang w:eastAsia="nl-NL"/>
              </w:rPr>
            </w:pPr>
            <w:r w:rsidRPr="5972F72C">
              <w:rPr>
                <w:sz w:val="22"/>
                <w:szCs w:val="22"/>
                <w:lang w:eastAsia="nl-NL"/>
              </w:rPr>
              <w:t>Toon de kinderen eerst hoe ze een barcode kunnen scannen. Hiervoor is er ook een barcode voorzien waardoor je de robot kan sturen met licht.</w:t>
            </w:r>
            <w:r w:rsidR="009F6439">
              <w:br/>
            </w:r>
            <w:r w:rsidRPr="5972F72C">
              <w:rPr>
                <w:sz w:val="22"/>
                <w:szCs w:val="22"/>
                <w:lang w:eastAsia="nl-NL"/>
              </w:rPr>
              <w:t>Scannen: robot plaatsen op de voorziene plaats, 3 keer duwen op het bolletje en daarna op de startknop duwen.</w:t>
            </w:r>
          </w:p>
          <w:p w14:paraId="2E435AF2" w14:textId="77777777" w:rsidR="009F6439" w:rsidRPr="00BE726E" w:rsidRDefault="009F6439" w:rsidP="005E4B7A">
            <w:pPr>
              <w:spacing w:before="60" w:after="60"/>
              <w:rPr>
                <w:rFonts w:cstheme="minorHAnsi"/>
                <w:b/>
                <w:sz w:val="22"/>
                <w:szCs w:val="22"/>
                <w:lang w:eastAsia="nl-NL"/>
              </w:rPr>
            </w:pPr>
          </w:p>
          <w:p w14:paraId="57954474" w14:textId="77777777" w:rsidR="009F6439" w:rsidRPr="00BE726E" w:rsidRDefault="5972F72C" w:rsidP="5972F72C">
            <w:pPr>
              <w:spacing w:before="60" w:after="60"/>
              <w:rPr>
                <w:sz w:val="22"/>
                <w:szCs w:val="22"/>
                <w:lang w:eastAsia="nl-NL"/>
              </w:rPr>
            </w:pPr>
            <w:r w:rsidRPr="5972F72C">
              <w:rPr>
                <w:sz w:val="22"/>
                <w:szCs w:val="22"/>
                <w:lang w:eastAsia="nl-NL"/>
              </w:rPr>
              <w:t>De kinderen krijgen per twee of drie 3 grondplannen met daarop telkens een opdracht. Daarnaast krijgen ze ook een blad met 3 barcodes op. Zij moeten te weten komen wat de barcodes precies doen door ze uit te proberen.</w:t>
            </w:r>
            <w:r w:rsidR="00082449">
              <w:br/>
            </w:r>
          </w:p>
          <w:p w14:paraId="1D35C1CD" w14:textId="08E9AB32" w:rsidR="009F6439" w:rsidRPr="00BE726E" w:rsidRDefault="5972F72C" w:rsidP="00BE726E">
            <w:pPr>
              <w:pStyle w:val="Kop2"/>
              <w:framePr w:hSpace="0" w:wrap="auto" w:vAnchor="margin" w:yAlign="inline"/>
              <w:suppressOverlap w:val="0"/>
              <w:outlineLvl w:val="1"/>
            </w:pPr>
            <w:r>
              <w:t>Begeleiding</w:t>
            </w:r>
          </w:p>
          <w:p w14:paraId="325884C1" w14:textId="5D019F8A" w:rsidR="009F6439" w:rsidRPr="00BE726E" w:rsidRDefault="5972F72C" w:rsidP="5972F72C">
            <w:pPr>
              <w:spacing w:before="60" w:after="60"/>
              <w:rPr>
                <w:sz w:val="22"/>
                <w:szCs w:val="22"/>
                <w:lang w:eastAsia="nl-NL"/>
              </w:rPr>
            </w:pPr>
            <w:r w:rsidRPr="5972F72C">
              <w:rPr>
                <w:sz w:val="22"/>
                <w:szCs w:val="22"/>
                <w:lang w:eastAsia="nl-NL"/>
              </w:rPr>
              <w:t>De begeleider gaat rond en peilt bij de kinderen wat ze doen en of ze begrijpen wat ze doen.</w:t>
            </w:r>
            <w:r w:rsidR="009F6439">
              <w:br/>
            </w:r>
            <w:r w:rsidRPr="5972F72C">
              <w:rPr>
                <w:sz w:val="22"/>
                <w:szCs w:val="22"/>
                <w:lang w:eastAsia="nl-NL"/>
              </w:rPr>
              <w:t>De bedoeling is dat de kinderen in groep zelf tot antwoorden komen dus de begeleider probeert door middel van vraagstelling de kinderen tot inzicht te laten komen.</w:t>
            </w:r>
          </w:p>
          <w:p w14:paraId="1C334846" w14:textId="77777777" w:rsidR="009F6439" w:rsidRPr="00BE726E" w:rsidRDefault="009F6439" w:rsidP="005E4B7A">
            <w:pPr>
              <w:spacing w:before="60" w:after="60"/>
              <w:rPr>
                <w:rFonts w:cstheme="minorHAnsi"/>
                <w:sz w:val="22"/>
                <w:szCs w:val="22"/>
                <w:lang w:eastAsia="nl-NL"/>
              </w:rPr>
            </w:pPr>
          </w:p>
          <w:p w14:paraId="075950CB" w14:textId="2DDA5AA3" w:rsidR="009F6439" w:rsidRPr="00BE726E" w:rsidRDefault="5972F72C" w:rsidP="5972F72C">
            <w:pPr>
              <w:spacing w:before="60" w:after="60"/>
              <w:rPr>
                <w:sz w:val="22"/>
                <w:szCs w:val="22"/>
                <w:lang w:eastAsia="nl-NL"/>
              </w:rPr>
            </w:pPr>
            <w:r w:rsidRPr="5972F72C">
              <w:rPr>
                <w:sz w:val="22"/>
                <w:szCs w:val="22"/>
                <w:lang w:eastAsia="nl-NL"/>
              </w:rPr>
              <w:t>Voorbeeldvragen:</w:t>
            </w:r>
          </w:p>
          <w:p w14:paraId="4666C56C" w14:textId="1CC96112" w:rsidR="009F6439"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Wat moet de robot volgens de eerste opdracht precies doen? Leg eens uit in eigen woorden.</w:t>
            </w:r>
          </w:p>
          <w:p w14:paraId="086BD2D7" w14:textId="77777777" w:rsidR="009F6439"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Wat gaat ervoor zorgen dat hij binnen de lijnen blijft/de lijn volgt/stopt bij het raken van de blokjes?</w:t>
            </w:r>
          </w:p>
          <w:p w14:paraId="749DB345" w14:textId="77777777" w:rsidR="00082449"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 xml:space="preserve">Hoe komt het dat de robot iets anders doet als hij het </w:t>
            </w:r>
            <w:r w:rsidRPr="5972F72C">
              <w:rPr>
                <w:sz w:val="22"/>
                <w:szCs w:val="22"/>
                <w:lang w:eastAsia="nl-NL"/>
              </w:rPr>
              <w:lastRenderedPageBreak/>
              <w:t xml:space="preserve">verkeerde programma volgt? </w:t>
            </w:r>
            <w:r w:rsidR="009F6439">
              <w:br/>
            </w:r>
          </w:p>
          <w:p w14:paraId="2575405C" w14:textId="77777777" w:rsidR="00556225" w:rsidRPr="00BE726E" w:rsidRDefault="5972F72C" w:rsidP="5972F72C">
            <w:pPr>
              <w:spacing w:before="60" w:after="60"/>
              <w:rPr>
                <w:b/>
                <w:bCs/>
                <w:sz w:val="22"/>
                <w:szCs w:val="22"/>
                <w:lang w:eastAsia="nl-NL"/>
              </w:rPr>
            </w:pPr>
            <w:r w:rsidRPr="5972F72C">
              <w:rPr>
                <w:b/>
                <w:bCs/>
                <w:sz w:val="22"/>
                <w:szCs w:val="22"/>
                <w:lang w:eastAsia="nl-NL"/>
              </w:rPr>
              <w:t>Bespreking</w:t>
            </w:r>
          </w:p>
          <w:p w14:paraId="2E32D649" w14:textId="77777777" w:rsidR="00556225" w:rsidRPr="00BE726E" w:rsidRDefault="5972F72C" w:rsidP="5972F72C">
            <w:pPr>
              <w:spacing w:before="60" w:after="60"/>
              <w:rPr>
                <w:sz w:val="22"/>
                <w:szCs w:val="22"/>
              </w:rPr>
            </w:pPr>
            <w:r w:rsidRPr="5972F72C">
              <w:rPr>
                <w:sz w:val="22"/>
                <w:szCs w:val="22"/>
              </w:rPr>
              <w:t>Het is goed mogelijk dat er een verschil in tempo is.</w:t>
            </w:r>
            <w:r w:rsidR="00556225">
              <w:br/>
            </w:r>
            <w:r w:rsidRPr="5972F72C">
              <w:rPr>
                <w:sz w:val="22"/>
                <w:szCs w:val="22"/>
              </w:rPr>
              <w:t>Eens de eerste groep klaar is ga je over tot een klassikale bespreking.</w:t>
            </w:r>
          </w:p>
          <w:p w14:paraId="1C7DF321" w14:textId="3B94B1C2" w:rsidR="0085762F"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 xml:space="preserve">Welk programma bevat de eerste, tweede en derde barcode? </w:t>
            </w:r>
          </w:p>
          <w:p w14:paraId="1B0E9697" w14:textId="77777777" w:rsidR="0085762F"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Hoe ben je aan de slag gaan?</w:t>
            </w:r>
          </w:p>
          <w:p w14:paraId="6D2B3C1B" w14:textId="77777777" w:rsidR="0085762F"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Hoe hebben jullie bijgestuurd?</w:t>
            </w:r>
          </w:p>
          <w:p w14:paraId="120731A9" w14:textId="77777777" w:rsidR="0085762F"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Wat kan je robot nu eigenlijk allemaal?</w:t>
            </w:r>
          </w:p>
          <w:p w14:paraId="024FC45C" w14:textId="77777777" w:rsidR="00E50A84" w:rsidRPr="00BE726E" w:rsidRDefault="00E50A84" w:rsidP="00E50A84">
            <w:pPr>
              <w:spacing w:before="60" w:after="60"/>
              <w:rPr>
                <w:rFonts w:cstheme="minorHAnsi"/>
                <w:sz w:val="22"/>
                <w:szCs w:val="22"/>
                <w:lang w:eastAsia="nl-NL"/>
              </w:rPr>
            </w:pPr>
          </w:p>
          <w:p w14:paraId="492CA43C" w14:textId="570013B1" w:rsidR="00E50A84" w:rsidRPr="00BE726E" w:rsidRDefault="5972F72C" w:rsidP="00BE726E">
            <w:pPr>
              <w:pStyle w:val="Kop2"/>
              <w:framePr w:hSpace="0" w:wrap="auto" w:vAnchor="margin" w:yAlign="inline"/>
              <w:suppressOverlap w:val="0"/>
              <w:outlineLvl w:val="1"/>
            </w:pPr>
            <w:r>
              <w:t>Fase 2: bewerk de plattegrond voor 1 robot</w:t>
            </w:r>
          </w:p>
          <w:p w14:paraId="7435B10D" w14:textId="77777777" w:rsidR="00E50A84" w:rsidRPr="00BE726E" w:rsidRDefault="5972F72C" w:rsidP="5972F72C">
            <w:pPr>
              <w:spacing w:before="60" w:after="60"/>
              <w:rPr>
                <w:b/>
                <w:bCs/>
                <w:sz w:val="22"/>
                <w:szCs w:val="22"/>
                <w:lang w:eastAsia="nl-NL"/>
              </w:rPr>
            </w:pPr>
            <w:r w:rsidRPr="5972F72C">
              <w:rPr>
                <w:b/>
                <w:bCs/>
                <w:sz w:val="22"/>
                <w:szCs w:val="22"/>
                <w:lang w:eastAsia="nl-NL"/>
              </w:rPr>
              <w:t>Materiaal</w:t>
            </w:r>
          </w:p>
          <w:p w14:paraId="1831934E" w14:textId="2CF5A3CB" w:rsidR="006F70EA" w:rsidRPr="00BE726E" w:rsidRDefault="5972F72C" w:rsidP="5972F72C">
            <w:pPr>
              <w:spacing w:before="60" w:after="60"/>
              <w:contextualSpacing/>
              <w:rPr>
                <w:sz w:val="22"/>
                <w:szCs w:val="22"/>
                <w:lang w:eastAsia="nl-NL"/>
              </w:rPr>
            </w:pPr>
            <w:r w:rsidRPr="5972F72C">
              <w:rPr>
                <w:sz w:val="22"/>
                <w:szCs w:val="22"/>
                <w:lang w:eastAsia="nl-NL"/>
              </w:rPr>
              <w:t>Per 2-3 kinderen:</w:t>
            </w:r>
          </w:p>
          <w:p w14:paraId="40ECD0CE" w14:textId="7C47E2E9" w:rsidR="006F70E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Plattegrond fase 2 &amp; 3</w:t>
            </w:r>
          </w:p>
          <w:p w14:paraId="78AC7170" w14:textId="77777777" w:rsidR="006F70E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Edisonrobot</w:t>
            </w:r>
          </w:p>
          <w:p w14:paraId="6E58A269" w14:textId="595B9200" w:rsidR="006F70EA" w:rsidRPr="00BE726E" w:rsidRDefault="5972F72C" w:rsidP="5972F72C">
            <w:pPr>
              <w:pStyle w:val="Lijstalinea"/>
              <w:numPr>
                <w:ilvl w:val="0"/>
                <w:numId w:val="20"/>
              </w:numPr>
              <w:spacing w:before="60" w:after="60"/>
              <w:rPr>
                <w:sz w:val="22"/>
                <w:szCs w:val="22"/>
                <w:highlight w:val="yellow"/>
                <w:lang w:eastAsia="nl-NL"/>
              </w:rPr>
            </w:pPr>
            <w:r w:rsidRPr="5972F72C">
              <w:rPr>
                <w:sz w:val="22"/>
                <w:szCs w:val="22"/>
                <w:highlight w:val="yellow"/>
                <w:lang w:eastAsia="nl-NL"/>
              </w:rPr>
              <w:t>Werkbundel</w:t>
            </w:r>
          </w:p>
          <w:p w14:paraId="6CD90A50" w14:textId="1DD49A83" w:rsidR="006F70E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Zwarte stift(en)</w:t>
            </w:r>
          </w:p>
          <w:p w14:paraId="003866B1" w14:textId="77777777" w:rsidR="006F70EA" w:rsidRPr="00BE726E" w:rsidRDefault="006F70EA" w:rsidP="006F70EA">
            <w:pPr>
              <w:spacing w:before="60" w:after="60"/>
              <w:rPr>
                <w:rFonts w:cstheme="minorHAnsi"/>
                <w:sz w:val="22"/>
                <w:szCs w:val="22"/>
                <w:lang w:eastAsia="nl-NL"/>
              </w:rPr>
            </w:pPr>
          </w:p>
          <w:p w14:paraId="3B143771" w14:textId="63354787" w:rsidR="006F70EA" w:rsidRPr="00BE726E" w:rsidRDefault="5972F72C" w:rsidP="5972F72C">
            <w:pPr>
              <w:spacing w:before="60" w:after="60"/>
              <w:rPr>
                <w:b/>
                <w:bCs/>
                <w:sz w:val="22"/>
                <w:szCs w:val="22"/>
                <w:lang w:eastAsia="nl-NL"/>
              </w:rPr>
            </w:pPr>
            <w:r w:rsidRPr="5972F72C">
              <w:rPr>
                <w:b/>
                <w:bCs/>
                <w:sz w:val="22"/>
                <w:szCs w:val="22"/>
                <w:lang w:eastAsia="nl-NL"/>
              </w:rPr>
              <w:t>Opdracht</w:t>
            </w:r>
          </w:p>
          <w:p w14:paraId="20B511AC" w14:textId="77777777" w:rsidR="006F70EA" w:rsidRPr="00BE726E" w:rsidRDefault="5972F72C" w:rsidP="5972F72C">
            <w:pPr>
              <w:spacing w:before="60" w:after="60"/>
              <w:rPr>
                <w:sz w:val="22"/>
                <w:szCs w:val="22"/>
                <w:lang w:eastAsia="nl-NL"/>
              </w:rPr>
            </w:pPr>
            <w:r w:rsidRPr="5972F72C">
              <w:rPr>
                <w:sz w:val="22"/>
                <w:szCs w:val="22"/>
                <w:lang w:eastAsia="nl-NL"/>
              </w:rPr>
              <w:t>Geef aan dat de kinderen nu wel weten hoe ze een robot kunnen programmeren met codes maar daarom kan die robot nog niet ingezet worden in een fabriek. Om dit onder de knie te krijgen mogen ze aan de slag met een plattegrond en kunnen ze de oefeningen van fase 2 zelf uitproberen. Ze gaan de plattegrond zo bijwerken dat hun robot de opgelegde opdrachten kan uitvoeren.</w:t>
            </w:r>
          </w:p>
          <w:p w14:paraId="3B851E43" w14:textId="77777777" w:rsidR="006F70EA" w:rsidRPr="00BE726E" w:rsidRDefault="006F70EA" w:rsidP="006F70EA">
            <w:pPr>
              <w:spacing w:before="60" w:after="60"/>
              <w:rPr>
                <w:rFonts w:cstheme="minorHAnsi"/>
                <w:sz w:val="22"/>
                <w:szCs w:val="22"/>
                <w:lang w:eastAsia="nl-NL"/>
              </w:rPr>
            </w:pPr>
          </w:p>
          <w:p w14:paraId="536BAECF" w14:textId="651E2DB0" w:rsidR="00341056" w:rsidRPr="00BE726E" w:rsidRDefault="5972F72C" w:rsidP="5972F72C">
            <w:pPr>
              <w:spacing w:before="60" w:after="60"/>
              <w:rPr>
                <w:b/>
                <w:bCs/>
                <w:sz w:val="22"/>
                <w:szCs w:val="22"/>
                <w:lang w:eastAsia="nl-NL"/>
              </w:rPr>
            </w:pPr>
            <w:r w:rsidRPr="5972F72C">
              <w:rPr>
                <w:b/>
                <w:bCs/>
                <w:sz w:val="22"/>
                <w:szCs w:val="22"/>
                <w:lang w:eastAsia="nl-NL"/>
              </w:rPr>
              <w:t>Begeleiding</w:t>
            </w:r>
          </w:p>
          <w:p w14:paraId="454126C0" w14:textId="39F2E53E" w:rsidR="00341056" w:rsidRPr="00BE726E" w:rsidRDefault="5972F72C" w:rsidP="5972F72C">
            <w:pPr>
              <w:spacing w:before="60" w:after="60"/>
              <w:rPr>
                <w:sz w:val="22"/>
                <w:szCs w:val="22"/>
              </w:rPr>
            </w:pPr>
            <w:r w:rsidRPr="5972F72C">
              <w:rPr>
                <w:sz w:val="22"/>
                <w:szCs w:val="22"/>
                <w:lang w:eastAsia="nl-NL"/>
              </w:rPr>
              <w:t xml:space="preserve"> </w:t>
            </w:r>
            <w:r w:rsidRPr="5972F72C">
              <w:rPr>
                <w:sz w:val="22"/>
                <w:szCs w:val="22"/>
              </w:rPr>
              <w:t>De begeleider gaat rond en peilt bij de kinderen wat ze doen en of ze begrijpen wat ze doen.</w:t>
            </w:r>
            <w:r w:rsidR="006F70EA">
              <w:br/>
            </w:r>
            <w:r w:rsidRPr="5972F72C">
              <w:rPr>
                <w:sz w:val="22"/>
                <w:szCs w:val="22"/>
              </w:rPr>
              <w:t>De bedoeling is dat de kinderen in groep zelf tot antwoorden komen dus de begeleider probeert door middel van vraagstelling de kinderen tot inzicht te komen.</w:t>
            </w:r>
          </w:p>
          <w:p w14:paraId="6F786D5D" w14:textId="77777777" w:rsidR="00341056" w:rsidRPr="00BE726E" w:rsidRDefault="5972F72C" w:rsidP="5972F72C">
            <w:pPr>
              <w:rPr>
                <w:sz w:val="22"/>
                <w:szCs w:val="22"/>
              </w:rPr>
            </w:pPr>
            <w:r w:rsidRPr="5972F72C">
              <w:rPr>
                <w:sz w:val="22"/>
                <w:szCs w:val="22"/>
              </w:rPr>
              <w:t>Mogelijke vragen:</w:t>
            </w:r>
          </w:p>
          <w:p w14:paraId="575D38BA" w14:textId="15DA4A40" w:rsidR="00341056" w:rsidRPr="00BE726E" w:rsidRDefault="5972F72C" w:rsidP="5972F72C">
            <w:pPr>
              <w:pStyle w:val="Lijstalinea"/>
              <w:numPr>
                <w:ilvl w:val="0"/>
                <w:numId w:val="16"/>
              </w:numPr>
              <w:rPr>
                <w:sz w:val="22"/>
                <w:szCs w:val="22"/>
              </w:rPr>
            </w:pPr>
            <w:r w:rsidRPr="5972F72C">
              <w:rPr>
                <w:sz w:val="22"/>
                <w:szCs w:val="22"/>
              </w:rPr>
              <w:t xml:space="preserve">Wat moet de robot doen? </w:t>
            </w:r>
          </w:p>
          <w:p w14:paraId="76B846E2" w14:textId="49CC0B97" w:rsidR="00341056" w:rsidRPr="00BE726E" w:rsidRDefault="5972F72C" w:rsidP="5972F72C">
            <w:pPr>
              <w:pStyle w:val="Lijstalinea"/>
              <w:numPr>
                <w:ilvl w:val="0"/>
                <w:numId w:val="16"/>
              </w:numPr>
              <w:rPr>
                <w:sz w:val="22"/>
                <w:szCs w:val="22"/>
              </w:rPr>
            </w:pPr>
            <w:r w:rsidRPr="5972F72C">
              <w:rPr>
                <w:sz w:val="22"/>
                <w:szCs w:val="22"/>
              </w:rPr>
              <w:t>Welk programma lijkt het best?</w:t>
            </w:r>
          </w:p>
          <w:p w14:paraId="33E5731A" w14:textId="047D7EB8" w:rsidR="00341056" w:rsidRPr="00BE726E" w:rsidRDefault="5972F72C" w:rsidP="5972F72C">
            <w:pPr>
              <w:pStyle w:val="Lijstalinea"/>
              <w:numPr>
                <w:ilvl w:val="0"/>
                <w:numId w:val="16"/>
              </w:numPr>
              <w:rPr>
                <w:sz w:val="22"/>
                <w:szCs w:val="22"/>
              </w:rPr>
            </w:pPr>
            <w:r w:rsidRPr="5972F72C">
              <w:rPr>
                <w:sz w:val="22"/>
                <w:szCs w:val="22"/>
              </w:rPr>
              <w:t>Wat kan je veranderen op de plattegrond om de robot te helpen?</w:t>
            </w:r>
          </w:p>
          <w:p w14:paraId="16844BA2" w14:textId="77777777" w:rsidR="00341056" w:rsidRPr="00BE726E" w:rsidRDefault="5972F72C" w:rsidP="5972F72C">
            <w:pPr>
              <w:pStyle w:val="Lijstalinea"/>
              <w:numPr>
                <w:ilvl w:val="0"/>
                <w:numId w:val="16"/>
              </w:numPr>
              <w:rPr>
                <w:sz w:val="22"/>
                <w:szCs w:val="22"/>
              </w:rPr>
            </w:pPr>
            <w:r w:rsidRPr="5972F72C">
              <w:rPr>
                <w:sz w:val="22"/>
                <w:szCs w:val="22"/>
              </w:rPr>
              <w:t>Wat zie je gebeuren?</w:t>
            </w:r>
          </w:p>
          <w:p w14:paraId="6C563F52" w14:textId="77777777" w:rsidR="00341056" w:rsidRPr="00BE726E" w:rsidRDefault="5972F72C" w:rsidP="5972F72C">
            <w:pPr>
              <w:pStyle w:val="Lijstalinea"/>
              <w:numPr>
                <w:ilvl w:val="0"/>
                <w:numId w:val="16"/>
              </w:numPr>
              <w:rPr>
                <w:sz w:val="22"/>
                <w:szCs w:val="22"/>
              </w:rPr>
            </w:pPr>
            <w:r w:rsidRPr="5972F72C">
              <w:rPr>
                <w:sz w:val="22"/>
                <w:szCs w:val="22"/>
              </w:rPr>
              <w:t>Wat zou er moeten gebeuren?</w:t>
            </w:r>
          </w:p>
          <w:p w14:paraId="7EAB0E17" w14:textId="77777777" w:rsidR="00341056" w:rsidRPr="00BE726E" w:rsidRDefault="5972F72C" w:rsidP="5972F72C">
            <w:pPr>
              <w:pStyle w:val="Lijstalinea"/>
              <w:numPr>
                <w:ilvl w:val="0"/>
                <w:numId w:val="16"/>
              </w:numPr>
              <w:rPr>
                <w:sz w:val="22"/>
                <w:szCs w:val="22"/>
              </w:rPr>
            </w:pPr>
            <w:r w:rsidRPr="5972F72C">
              <w:rPr>
                <w:sz w:val="22"/>
                <w:szCs w:val="22"/>
              </w:rPr>
              <w:t>Waar ga je rekening moeten mee houden?</w:t>
            </w:r>
          </w:p>
          <w:p w14:paraId="034895C0" w14:textId="74B604C7" w:rsidR="00341056" w:rsidRPr="00BE726E" w:rsidRDefault="5972F72C" w:rsidP="5972F72C">
            <w:pPr>
              <w:pStyle w:val="Lijstalinea"/>
              <w:numPr>
                <w:ilvl w:val="0"/>
                <w:numId w:val="16"/>
              </w:numPr>
              <w:rPr>
                <w:sz w:val="22"/>
                <w:szCs w:val="22"/>
              </w:rPr>
            </w:pPr>
            <w:r w:rsidRPr="5972F72C">
              <w:rPr>
                <w:sz w:val="22"/>
                <w:szCs w:val="22"/>
              </w:rPr>
              <w:t>Hoe heb je dat daarnet opgelost?</w:t>
            </w:r>
          </w:p>
          <w:p w14:paraId="72747D09" w14:textId="77777777" w:rsidR="00987400" w:rsidRPr="00BE726E" w:rsidRDefault="00987400" w:rsidP="00987400">
            <w:pPr>
              <w:rPr>
                <w:rFonts w:cstheme="minorHAnsi"/>
                <w:sz w:val="22"/>
                <w:szCs w:val="22"/>
              </w:rPr>
            </w:pPr>
          </w:p>
          <w:p w14:paraId="41DD4357" w14:textId="606D2DA1" w:rsidR="00987400" w:rsidRPr="00BE726E" w:rsidRDefault="5972F72C" w:rsidP="5972F72C">
            <w:pPr>
              <w:rPr>
                <w:b/>
                <w:bCs/>
                <w:sz w:val="22"/>
                <w:szCs w:val="22"/>
              </w:rPr>
            </w:pPr>
            <w:r w:rsidRPr="5972F72C">
              <w:rPr>
                <w:b/>
                <w:bCs/>
                <w:sz w:val="22"/>
                <w:szCs w:val="22"/>
              </w:rPr>
              <w:t>Bespreking</w:t>
            </w:r>
          </w:p>
          <w:p w14:paraId="5BC2DF14" w14:textId="106A98EE" w:rsidR="00987400" w:rsidRPr="00BE726E" w:rsidRDefault="5972F72C" w:rsidP="5972F72C">
            <w:pPr>
              <w:rPr>
                <w:sz w:val="22"/>
                <w:szCs w:val="22"/>
              </w:rPr>
            </w:pPr>
            <w:r w:rsidRPr="5972F72C">
              <w:rPr>
                <w:sz w:val="22"/>
                <w:szCs w:val="22"/>
              </w:rPr>
              <w:t>Eens er een groepje klaar is met alle opdracht leg dan gerust de activiteit even stil en overloop wat de kinderen al geleerd hebben:</w:t>
            </w:r>
          </w:p>
          <w:p w14:paraId="5DF4DD27" w14:textId="4F76A4E8" w:rsidR="00987400" w:rsidRPr="00BE726E" w:rsidRDefault="5972F72C" w:rsidP="5972F72C">
            <w:pPr>
              <w:pStyle w:val="Lijstalinea"/>
              <w:numPr>
                <w:ilvl w:val="0"/>
                <w:numId w:val="16"/>
              </w:numPr>
              <w:rPr>
                <w:sz w:val="22"/>
                <w:szCs w:val="22"/>
              </w:rPr>
            </w:pPr>
            <w:r w:rsidRPr="5972F72C">
              <w:rPr>
                <w:sz w:val="22"/>
                <w:szCs w:val="22"/>
              </w:rPr>
              <w:lastRenderedPageBreak/>
              <w:t>Het programma waarbij de robot de lijn volgt is het meest gepast voor deze opdrachten.</w:t>
            </w:r>
          </w:p>
          <w:p w14:paraId="2894178B" w14:textId="0AE5A394" w:rsidR="00987400" w:rsidRPr="00BE726E" w:rsidRDefault="5972F72C" w:rsidP="5972F72C">
            <w:pPr>
              <w:pStyle w:val="Lijstalinea"/>
              <w:numPr>
                <w:ilvl w:val="0"/>
                <w:numId w:val="16"/>
              </w:numPr>
              <w:rPr>
                <w:sz w:val="22"/>
                <w:szCs w:val="22"/>
              </w:rPr>
            </w:pPr>
            <w:r w:rsidRPr="5972F72C">
              <w:rPr>
                <w:sz w:val="22"/>
                <w:szCs w:val="22"/>
              </w:rPr>
              <w:t>Bij het volgen van de lijn draait de robot steeds rondjes in één richting tot hij een lijn ontdekt.</w:t>
            </w:r>
          </w:p>
          <w:p w14:paraId="65DC0B4F" w14:textId="45AACC76" w:rsidR="00987400" w:rsidRPr="00BE726E" w:rsidRDefault="5972F72C" w:rsidP="5972F72C">
            <w:pPr>
              <w:pStyle w:val="Lijstalinea"/>
              <w:numPr>
                <w:ilvl w:val="0"/>
                <w:numId w:val="16"/>
              </w:numPr>
              <w:rPr>
                <w:sz w:val="22"/>
                <w:szCs w:val="22"/>
              </w:rPr>
            </w:pPr>
            <w:r w:rsidRPr="5972F72C">
              <w:rPr>
                <w:sz w:val="22"/>
                <w:szCs w:val="22"/>
              </w:rPr>
              <w:t>Bij de overgangen naar een ander richting moet je dus rekening houden met de draairichting.</w:t>
            </w:r>
          </w:p>
          <w:p w14:paraId="4472A0E3" w14:textId="77777777" w:rsidR="00987400" w:rsidRPr="00BE726E" w:rsidRDefault="00987400" w:rsidP="00987400">
            <w:pPr>
              <w:rPr>
                <w:rFonts w:cstheme="minorHAnsi"/>
                <w:sz w:val="22"/>
                <w:szCs w:val="22"/>
              </w:rPr>
            </w:pPr>
          </w:p>
          <w:p w14:paraId="27828979" w14:textId="5C73ED25" w:rsidR="005465CA" w:rsidRPr="00BE726E" w:rsidRDefault="5972F72C" w:rsidP="00BE726E">
            <w:pPr>
              <w:pStyle w:val="Kop2"/>
              <w:framePr w:hSpace="0" w:wrap="auto" w:vAnchor="margin" w:yAlign="inline"/>
              <w:suppressOverlap w:val="0"/>
              <w:outlineLvl w:val="1"/>
            </w:pPr>
            <w:r>
              <w:t>Fase 3: bewerk de plattegrond voor 2 robots of meer</w:t>
            </w:r>
          </w:p>
          <w:p w14:paraId="6A6A8D91" w14:textId="77777777" w:rsidR="005465CA" w:rsidRPr="00BE726E" w:rsidRDefault="5972F72C" w:rsidP="5972F72C">
            <w:pPr>
              <w:spacing w:before="60" w:after="60"/>
              <w:rPr>
                <w:b/>
                <w:bCs/>
                <w:sz w:val="22"/>
                <w:szCs w:val="22"/>
                <w:lang w:eastAsia="nl-NL"/>
              </w:rPr>
            </w:pPr>
            <w:r w:rsidRPr="5972F72C">
              <w:rPr>
                <w:b/>
                <w:bCs/>
                <w:sz w:val="22"/>
                <w:szCs w:val="22"/>
                <w:lang w:eastAsia="nl-NL"/>
              </w:rPr>
              <w:t>Materiaal</w:t>
            </w:r>
          </w:p>
          <w:p w14:paraId="045B87C4" w14:textId="2C290365" w:rsidR="005465CA" w:rsidRPr="00BE726E" w:rsidRDefault="5972F72C" w:rsidP="5972F72C">
            <w:pPr>
              <w:spacing w:before="60" w:after="60"/>
              <w:contextualSpacing/>
              <w:rPr>
                <w:sz w:val="22"/>
                <w:szCs w:val="22"/>
                <w:lang w:eastAsia="nl-NL"/>
              </w:rPr>
            </w:pPr>
            <w:r w:rsidRPr="5972F72C">
              <w:rPr>
                <w:sz w:val="22"/>
                <w:szCs w:val="22"/>
                <w:lang w:eastAsia="nl-NL"/>
              </w:rPr>
              <w:t>Per 2-3 kinderen:</w:t>
            </w:r>
          </w:p>
          <w:p w14:paraId="46741C55" w14:textId="77777777" w:rsidR="005465C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Plattegrond fase 2 &amp; 3</w:t>
            </w:r>
          </w:p>
          <w:p w14:paraId="6F6FB035" w14:textId="77777777" w:rsidR="005465C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Edisonrobot</w:t>
            </w:r>
          </w:p>
          <w:p w14:paraId="2AC7DE76" w14:textId="77777777" w:rsidR="005465CA" w:rsidRPr="00BE726E" w:rsidRDefault="5972F72C" w:rsidP="5972F72C">
            <w:pPr>
              <w:pStyle w:val="Lijstalinea"/>
              <w:numPr>
                <w:ilvl w:val="0"/>
                <w:numId w:val="20"/>
              </w:numPr>
              <w:spacing w:before="60" w:after="60"/>
              <w:rPr>
                <w:sz w:val="22"/>
                <w:szCs w:val="22"/>
                <w:highlight w:val="yellow"/>
                <w:lang w:eastAsia="nl-NL"/>
              </w:rPr>
            </w:pPr>
            <w:r w:rsidRPr="5972F72C">
              <w:rPr>
                <w:sz w:val="22"/>
                <w:szCs w:val="22"/>
                <w:highlight w:val="yellow"/>
                <w:lang w:eastAsia="nl-NL"/>
              </w:rPr>
              <w:t>Werkbundel</w:t>
            </w:r>
          </w:p>
          <w:p w14:paraId="50AE1C6C" w14:textId="77777777" w:rsidR="005465CA" w:rsidRPr="00BE726E" w:rsidRDefault="5972F72C" w:rsidP="5972F72C">
            <w:pPr>
              <w:pStyle w:val="Lijstalinea"/>
              <w:numPr>
                <w:ilvl w:val="0"/>
                <w:numId w:val="20"/>
              </w:numPr>
              <w:spacing w:before="60" w:after="60"/>
              <w:rPr>
                <w:sz w:val="22"/>
                <w:szCs w:val="22"/>
                <w:lang w:eastAsia="nl-NL"/>
              </w:rPr>
            </w:pPr>
            <w:r w:rsidRPr="5972F72C">
              <w:rPr>
                <w:sz w:val="22"/>
                <w:szCs w:val="22"/>
                <w:lang w:eastAsia="nl-NL"/>
              </w:rPr>
              <w:t>Zwarte stift(en)</w:t>
            </w:r>
          </w:p>
          <w:p w14:paraId="7CC3463D" w14:textId="428546FB" w:rsidR="005465CA" w:rsidRPr="00BE726E" w:rsidRDefault="005465CA" w:rsidP="5972F72C">
            <w:pPr>
              <w:rPr>
                <w:b/>
                <w:bCs/>
                <w:sz w:val="22"/>
                <w:szCs w:val="22"/>
              </w:rPr>
            </w:pPr>
            <w:r>
              <w:br/>
            </w:r>
            <w:r w:rsidR="5972F72C" w:rsidRPr="5972F72C">
              <w:rPr>
                <w:b/>
                <w:bCs/>
                <w:sz w:val="22"/>
                <w:szCs w:val="22"/>
              </w:rPr>
              <w:t>Inleiding</w:t>
            </w:r>
          </w:p>
          <w:p w14:paraId="54841BA9" w14:textId="1EC983A0" w:rsidR="005465CA" w:rsidRPr="00BE726E" w:rsidRDefault="5972F72C" w:rsidP="5972F72C">
            <w:pPr>
              <w:rPr>
                <w:sz w:val="22"/>
                <w:szCs w:val="22"/>
              </w:rPr>
            </w:pPr>
            <w:r w:rsidRPr="5972F72C">
              <w:rPr>
                <w:sz w:val="22"/>
                <w:szCs w:val="22"/>
              </w:rPr>
              <w:t xml:space="preserve">De kinderen kunnen nu 1 robot inzetten om de opdrachten uit te voeren op hun plattegrond. In het filmpje zagen we echter dat er veel verschillende robots rondreden in het magazijn. </w:t>
            </w:r>
            <w:r w:rsidR="005465CA">
              <w:br/>
            </w:r>
            <w:r w:rsidRPr="5972F72C">
              <w:rPr>
                <w:sz w:val="22"/>
                <w:szCs w:val="22"/>
              </w:rPr>
              <w:t>Vraagstelling:</w:t>
            </w:r>
          </w:p>
          <w:p w14:paraId="2D82CE63" w14:textId="762BDE80" w:rsidR="00AB4E94" w:rsidRPr="00BE726E" w:rsidRDefault="5972F72C" w:rsidP="5972F72C">
            <w:pPr>
              <w:pStyle w:val="Lijstalinea"/>
              <w:numPr>
                <w:ilvl w:val="0"/>
                <w:numId w:val="20"/>
              </w:numPr>
              <w:rPr>
                <w:sz w:val="22"/>
                <w:szCs w:val="22"/>
              </w:rPr>
            </w:pPr>
            <w:r w:rsidRPr="5972F72C">
              <w:rPr>
                <w:sz w:val="22"/>
                <w:szCs w:val="22"/>
              </w:rPr>
              <w:t>Wat zijn de gevaren van zoveel robots?</w:t>
            </w:r>
          </w:p>
          <w:p w14:paraId="10515DC3" w14:textId="17FA2D93" w:rsidR="00AB4E94" w:rsidRPr="00BE726E" w:rsidRDefault="5972F72C" w:rsidP="5972F72C">
            <w:pPr>
              <w:pStyle w:val="Lijstalinea"/>
              <w:numPr>
                <w:ilvl w:val="0"/>
                <w:numId w:val="20"/>
              </w:numPr>
              <w:rPr>
                <w:sz w:val="22"/>
                <w:szCs w:val="22"/>
              </w:rPr>
            </w:pPr>
            <w:r w:rsidRPr="5972F72C">
              <w:rPr>
                <w:sz w:val="22"/>
                <w:szCs w:val="22"/>
              </w:rPr>
              <w:t>Hoe zou je daar op je eigen plattegrond rekening mee houden?</w:t>
            </w:r>
          </w:p>
          <w:p w14:paraId="40DE3F6D" w14:textId="77777777" w:rsidR="00AB4E94" w:rsidRPr="00BE726E" w:rsidRDefault="00AB4E94" w:rsidP="005465CA">
            <w:pPr>
              <w:rPr>
                <w:rFonts w:cstheme="minorHAnsi"/>
                <w:sz w:val="22"/>
                <w:szCs w:val="22"/>
              </w:rPr>
            </w:pPr>
          </w:p>
          <w:p w14:paraId="29340F24" w14:textId="77777777" w:rsidR="00AB4E94" w:rsidRPr="00BE726E" w:rsidRDefault="00AB4E94" w:rsidP="005465CA">
            <w:pPr>
              <w:rPr>
                <w:rFonts w:cstheme="minorHAnsi"/>
                <w:sz w:val="22"/>
                <w:szCs w:val="22"/>
              </w:rPr>
            </w:pPr>
          </w:p>
          <w:p w14:paraId="50578673" w14:textId="77777777" w:rsidR="00987400" w:rsidRPr="00BE726E" w:rsidRDefault="5972F72C" w:rsidP="5972F72C">
            <w:pPr>
              <w:rPr>
                <w:b/>
                <w:bCs/>
                <w:sz w:val="22"/>
                <w:szCs w:val="22"/>
              </w:rPr>
            </w:pPr>
            <w:r w:rsidRPr="5972F72C">
              <w:rPr>
                <w:b/>
                <w:bCs/>
                <w:sz w:val="22"/>
                <w:szCs w:val="22"/>
              </w:rPr>
              <w:t>Opdracht</w:t>
            </w:r>
          </w:p>
          <w:p w14:paraId="33CB4EDE" w14:textId="46A7C6CF" w:rsidR="00AB4E94" w:rsidRPr="00BE726E" w:rsidRDefault="5972F72C" w:rsidP="5972F72C">
            <w:pPr>
              <w:rPr>
                <w:sz w:val="22"/>
                <w:szCs w:val="22"/>
              </w:rPr>
            </w:pPr>
            <w:r w:rsidRPr="5972F72C">
              <w:rPr>
                <w:sz w:val="22"/>
                <w:szCs w:val="22"/>
              </w:rPr>
              <w:t>De kinderen gaan nu samen twee robots op één plattegrond laten rondrijden. Beginnen doen ze met twee robots. De opdrachten hiervoor vinden ze bij fase 3.</w:t>
            </w:r>
          </w:p>
          <w:p w14:paraId="3BE98964" w14:textId="77777777" w:rsidR="00B81329" w:rsidRPr="00BE726E" w:rsidRDefault="00B81329" w:rsidP="00987400">
            <w:pPr>
              <w:rPr>
                <w:rFonts w:cstheme="minorHAnsi"/>
                <w:sz w:val="22"/>
                <w:szCs w:val="22"/>
              </w:rPr>
            </w:pPr>
          </w:p>
          <w:p w14:paraId="6A0733D5" w14:textId="13155FCE" w:rsidR="00B81329" w:rsidRPr="00BE726E" w:rsidRDefault="5972F72C" w:rsidP="5972F72C">
            <w:pPr>
              <w:pStyle w:val="Kop2"/>
              <w:framePr w:hSpace="0" w:wrap="auto" w:vAnchor="margin" w:yAlign="inline"/>
              <w:suppressOverlap w:val="0"/>
              <w:outlineLvl w:val="1"/>
              <w:rPr>
                <w:rFonts w:eastAsiaTheme="minorEastAsia" w:cstheme="minorBidi"/>
                <w:sz w:val="22"/>
                <w:szCs w:val="22"/>
                <w:lang w:eastAsia="en-US"/>
              </w:rPr>
            </w:pPr>
            <w:bookmarkStart w:id="0" w:name="_Toc366056050"/>
            <w:r w:rsidRPr="5972F72C">
              <w:rPr>
                <w:rFonts w:eastAsiaTheme="minorEastAsia" w:cstheme="minorBidi"/>
                <w:sz w:val="22"/>
                <w:szCs w:val="22"/>
                <w:lang w:eastAsia="en-US"/>
              </w:rPr>
              <w:t>Begeleiding</w:t>
            </w:r>
            <w:bookmarkEnd w:id="0"/>
          </w:p>
          <w:p w14:paraId="3E7CFFA7" w14:textId="1C1F0B6E" w:rsidR="00B81329" w:rsidRPr="00BE726E" w:rsidRDefault="5972F72C" w:rsidP="5972F72C">
            <w:pPr>
              <w:rPr>
                <w:sz w:val="22"/>
                <w:szCs w:val="22"/>
              </w:rPr>
            </w:pPr>
            <w:r w:rsidRPr="5972F72C">
              <w:rPr>
                <w:sz w:val="22"/>
                <w:szCs w:val="22"/>
              </w:rPr>
              <w:t>De begeleider gaat rond en peilt bij de kinderen wat ze doen en of ze begrijpen wat ze doen.</w:t>
            </w:r>
            <w:r w:rsidR="00B81329">
              <w:br/>
            </w:r>
            <w:r w:rsidRPr="5972F72C">
              <w:rPr>
                <w:sz w:val="22"/>
                <w:szCs w:val="22"/>
              </w:rPr>
              <w:t>De bedoeling is dat de kinderen in groep zelf tot antwoorden komen dus de begeleider probeert door middel van vraagstelling de kinderen tot inzicht te komen.</w:t>
            </w:r>
          </w:p>
          <w:p w14:paraId="42F10139" w14:textId="77777777" w:rsidR="00B81329" w:rsidRPr="00BE726E" w:rsidRDefault="5972F72C" w:rsidP="5972F72C">
            <w:pPr>
              <w:rPr>
                <w:sz w:val="22"/>
                <w:szCs w:val="22"/>
              </w:rPr>
            </w:pPr>
            <w:r w:rsidRPr="5972F72C">
              <w:rPr>
                <w:sz w:val="22"/>
                <w:szCs w:val="22"/>
              </w:rPr>
              <w:t>Mogelijke vragen:</w:t>
            </w:r>
          </w:p>
          <w:p w14:paraId="5C687951" w14:textId="7A5E8FA5" w:rsidR="00B81329" w:rsidRPr="00BE726E" w:rsidRDefault="5972F72C" w:rsidP="5972F72C">
            <w:pPr>
              <w:pStyle w:val="Lijstalinea"/>
              <w:numPr>
                <w:ilvl w:val="0"/>
                <w:numId w:val="20"/>
              </w:numPr>
              <w:rPr>
                <w:sz w:val="22"/>
                <w:szCs w:val="22"/>
              </w:rPr>
            </w:pPr>
            <w:r w:rsidRPr="5972F72C">
              <w:rPr>
                <w:sz w:val="22"/>
                <w:szCs w:val="22"/>
              </w:rPr>
              <w:t>Wat zijn de problemen die je merkt?</w:t>
            </w:r>
          </w:p>
          <w:p w14:paraId="1F9086D1" w14:textId="77777777" w:rsidR="00B81329" w:rsidRPr="00BE726E" w:rsidRDefault="5972F72C" w:rsidP="5972F72C">
            <w:pPr>
              <w:pStyle w:val="Lijstalinea"/>
              <w:numPr>
                <w:ilvl w:val="0"/>
                <w:numId w:val="20"/>
              </w:numPr>
              <w:rPr>
                <w:sz w:val="22"/>
                <w:szCs w:val="22"/>
              </w:rPr>
            </w:pPr>
            <w:r w:rsidRPr="5972F72C">
              <w:rPr>
                <w:sz w:val="22"/>
                <w:szCs w:val="22"/>
              </w:rPr>
              <w:t>Hoe komt het dat de robots botsen?</w:t>
            </w:r>
          </w:p>
          <w:p w14:paraId="218A0CFA" w14:textId="253F8717" w:rsidR="00B81329" w:rsidRPr="00BE726E" w:rsidRDefault="5972F72C" w:rsidP="5972F72C">
            <w:pPr>
              <w:pStyle w:val="Lijstalinea"/>
              <w:numPr>
                <w:ilvl w:val="0"/>
                <w:numId w:val="20"/>
              </w:numPr>
              <w:rPr>
                <w:sz w:val="22"/>
                <w:szCs w:val="22"/>
              </w:rPr>
            </w:pPr>
            <w:r w:rsidRPr="5972F72C">
              <w:rPr>
                <w:sz w:val="22"/>
                <w:szCs w:val="22"/>
              </w:rPr>
              <w:t>Hoe kan je de plattegrond aanpassen zodat de robots hun opdracht kunnen uitvoeren?</w:t>
            </w:r>
          </w:p>
          <w:p w14:paraId="49458757" w14:textId="77777777" w:rsidR="006140D4" w:rsidRPr="00BE726E" w:rsidRDefault="006140D4" w:rsidP="006140D4">
            <w:pPr>
              <w:rPr>
                <w:rFonts w:cstheme="minorHAnsi"/>
                <w:sz w:val="22"/>
                <w:szCs w:val="22"/>
              </w:rPr>
            </w:pPr>
          </w:p>
          <w:p w14:paraId="38F906FE" w14:textId="448E21C7" w:rsidR="006140D4" w:rsidRPr="00BE726E" w:rsidRDefault="5972F72C" w:rsidP="5972F72C">
            <w:pPr>
              <w:rPr>
                <w:b/>
                <w:bCs/>
                <w:sz w:val="22"/>
                <w:szCs w:val="22"/>
              </w:rPr>
            </w:pPr>
            <w:r w:rsidRPr="5972F72C">
              <w:rPr>
                <w:b/>
                <w:bCs/>
                <w:sz w:val="22"/>
                <w:szCs w:val="22"/>
              </w:rPr>
              <w:t>Differentiatie</w:t>
            </w:r>
          </w:p>
          <w:p w14:paraId="7FF9D830" w14:textId="197C3875" w:rsidR="006140D4" w:rsidRPr="008419C2" w:rsidRDefault="5972F72C" w:rsidP="006F70EA">
            <w:pPr>
              <w:spacing w:before="60" w:after="60"/>
              <w:rPr>
                <w:sz w:val="22"/>
                <w:szCs w:val="22"/>
                <w:lang w:eastAsia="nl-NL"/>
              </w:rPr>
            </w:pPr>
            <w:r w:rsidRPr="5972F72C">
              <w:rPr>
                <w:sz w:val="22"/>
                <w:szCs w:val="22"/>
                <w:lang w:eastAsia="nl-NL"/>
              </w:rPr>
              <w:t>Indien de kinderen klaar zijn, er nog tijd is en ze zien de uitdaging zitten mogen ze eens proberen om 3 of meerdere robots</w:t>
            </w:r>
            <w:r w:rsidR="008419C2">
              <w:rPr>
                <w:sz w:val="22"/>
                <w:szCs w:val="22"/>
                <w:lang w:eastAsia="nl-NL"/>
              </w:rPr>
              <w:t xml:space="preserve"> op één plattegrond te plaatsen</w:t>
            </w:r>
          </w:p>
        </w:tc>
      </w:tr>
    </w:tbl>
    <w:p w14:paraId="5A2DFEDC" w14:textId="40C9340D" w:rsidR="001808BF" w:rsidRPr="00BE726E" w:rsidRDefault="001808BF" w:rsidP="008419C2">
      <w:pPr>
        <w:rPr>
          <w:rFonts w:cstheme="minorHAnsi"/>
        </w:rPr>
      </w:pPr>
      <w:bookmarkStart w:id="1" w:name="_GoBack"/>
      <w:bookmarkEnd w:id="1"/>
    </w:p>
    <w:sectPr w:rsidR="001808BF" w:rsidRPr="00BE726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B97E21" w14:textId="77777777" w:rsidR="00987400" w:rsidRDefault="00987400" w:rsidP="0047790E">
      <w:pPr>
        <w:spacing w:after="0" w:line="240" w:lineRule="auto"/>
      </w:pPr>
      <w:r>
        <w:separator/>
      </w:r>
    </w:p>
  </w:endnote>
  <w:endnote w:type="continuationSeparator" w:id="0">
    <w:p w14:paraId="6C182E04" w14:textId="77777777" w:rsidR="00987400" w:rsidRDefault="00987400"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AFD444" w14:textId="77777777" w:rsidR="00987400" w:rsidRDefault="00987400" w:rsidP="0047790E">
      <w:pPr>
        <w:spacing w:after="0" w:line="240" w:lineRule="auto"/>
      </w:pPr>
      <w:r>
        <w:separator/>
      </w:r>
    </w:p>
  </w:footnote>
  <w:footnote w:type="continuationSeparator" w:id="0">
    <w:p w14:paraId="66E0ECFB" w14:textId="77777777" w:rsidR="00987400" w:rsidRDefault="00987400"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084C75AE"/>
    <w:multiLevelType w:val="hybridMultilevel"/>
    <w:tmpl w:val="4D66C296"/>
    <w:lvl w:ilvl="0" w:tplc="F984E302">
      <w:numFmt w:val="bullet"/>
      <w:lvlText w:val="-"/>
      <w:lvlJc w:val="left"/>
      <w:pPr>
        <w:ind w:left="720" w:hanging="360"/>
      </w:pPr>
      <w:rPr>
        <w:rFonts w:ascii="Calibri" w:eastAsiaTheme="minorHAnsi" w:hAnsi="Calibri" w:cstheme="minorBidi" w:hint="default"/>
        <w:sz w:val="22"/>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4" w15:restartNumberingAfterBreak="0">
    <w:nsid w:val="1AA3037A"/>
    <w:multiLevelType w:val="hybridMultilevel"/>
    <w:tmpl w:val="0CE27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596336"/>
    <w:multiLevelType w:val="hybridMultilevel"/>
    <w:tmpl w:val="9828C9DE"/>
    <w:lvl w:ilvl="0" w:tplc="362EF1AE">
      <w:start w:val="1"/>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25DB057D"/>
    <w:multiLevelType w:val="hybridMultilevel"/>
    <w:tmpl w:val="54F84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0"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4"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15" w15:restartNumberingAfterBreak="0">
    <w:nsid w:val="5C5314B8"/>
    <w:multiLevelType w:val="hybridMultilevel"/>
    <w:tmpl w:val="70109FB2"/>
    <w:lvl w:ilvl="0" w:tplc="93F6B50E">
      <w:start w:val="3"/>
      <w:numFmt w:val="bullet"/>
      <w:lvlText w:val="-"/>
      <w:lvlJc w:val="left"/>
      <w:pPr>
        <w:ind w:left="1068" w:hanging="360"/>
      </w:pPr>
      <w:rPr>
        <w:rFonts w:ascii="Calibri" w:eastAsiaTheme="minorHAnsi" w:hAnsi="Calibri" w:cstheme="minorBidi"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6"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749B3C23"/>
    <w:multiLevelType w:val="hybridMultilevel"/>
    <w:tmpl w:val="2B0E1946"/>
    <w:lvl w:ilvl="0" w:tplc="362EF1AE">
      <w:start w:val="1"/>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0"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9"/>
  </w:num>
  <w:num w:numId="2">
    <w:abstractNumId w:val="3"/>
  </w:num>
  <w:num w:numId="3">
    <w:abstractNumId w:val="10"/>
  </w:num>
  <w:num w:numId="4">
    <w:abstractNumId w:val="11"/>
  </w:num>
  <w:num w:numId="5">
    <w:abstractNumId w:val="16"/>
  </w:num>
  <w:num w:numId="6">
    <w:abstractNumId w:val="12"/>
  </w:num>
  <w:num w:numId="7">
    <w:abstractNumId w:val="2"/>
  </w:num>
  <w:num w:numId="8">
    <w:abstractNumId w:val="8"/>
  </w:num>
  <w:num w:numId="9">
    <w:abstractNumId w:val="19"/>
  </w:num>
  <w:num w:numId="10">
    <w:abstractNumId w:val="20"/>
  </w:num>
  <w:num w:numId="11">
    <w:abstractNumId w:val="0"/>
  </w:num>
  <w:num w:numId="12">
    <w:abstractNumId w:val="13"/>
  </w:num>
  <w:num w:numId="13">
    <w:abstractNumId w:val="14"/>
  </w:num>
  <w:num w:numId="14">
    <w:abstractNumId w:val="17"/>
  </w:num>
  <w:num w:numId="15">
    <w:abstractNumId w:val="18"/>
  </w:num>
  <w:num w:numId="16">
    <w:abstractNumId w:val="5"/>
  </w:num>
  <w:num w:numId="17">
    <w:abstractNumId w:val="1"/>
  </w:num>
  <w:num w:numId="18">
    <w:abstractNumId w:val="4"/>
  </w:num>
  <w:num w:numId="19">
    <w:abstractNumId w:val="7"/>
  </w:num>
  <w:num w:numId="20">
    <w:abstractNumId w:val="15"/>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8BF"/>
    <w:rsid w:val="000126A8"/>
    <w:rsid w:val="00060A63"/>
    <w:rsid w:val="00077D8C"/>
    <w:rsid w:val="00082449"/>
    <w:rsid w:val="000A33E2"/>
    <w:rsid w:val="000B2D14"/>
    <w:rsid w:val="000C76FB"/>
    <w:rsid w:val="000D7373"/>
    <w:rsid w:val="00107C0A"/>
    <w:rsid w:val="001275E3"/>
    <w:rsid w:val="00153348"/>
    <w:rsid w:val="001666F2"/>
    <w:rsid w:val="001808BF"/>
    <w:rsid w:val="001841A9"/>
    <w:rsid w:val="001A2FD7"/>
    <w:rsid w:val="001B5566"/>
    <w:rsid w:val="001D1CA1"/>
    <w:rsid w:val="00222455"/>
    <w:rsid w:val="00227610"/>
    <w:rsid w:val="002511D5"/>
    <w:rsid w:val="00253B6A"/>
    <w:rsid w:val="00287D98"/>
    <w:rsid w:val="002C5F1A"/>
    <w:rsid w:val="00341056"/>
    <w:rsid w:val="00343C8D"/>
    <w:rsid w:val="003518F9"/>
    <w:rsid w:val="00377539"/>
    <w:rsid w:val="00391464"/>
    <w:rsid w:val="003B7418"/>
    <w:rsid w:val="00404729"/>
    <w:rsid w:val="0043284B"/>
    <w:rsid w:val="00452E19"/>
    <w:rsid w:val="0047790E"/>
    <w:rsid w:val="004B2D71"/>
    <w:rsid w:val="005465CA"/>
    <w:rsid w:val="00556225"/>
    <w:rsid w:val="0058253C"/>
    <w:rsid w:val="00585465"/>
    <w:rsid w:val="0059657E"/>
    <w:rsid w:val="005E4B7A"/>
    <w:rsid w:val="006140D4"/>
    <w:rsid w:val="00637E10"/>
    <w:rsid w:val="006C2705"/>
    <w:rsid w:val="006F5D76"/>
    <w:rsid w:val="006F70EA"/>
    <w:rsid w:val="00712A32"/>
    <w:rsid w:val="007148E9"/>
    <w:rsid w:val="007578D3"/>
    <w:rsid w:val="00777C0F"/>
    <w:rsid w:val="007B48D0"/>
    <w:rsid w:val="007F3BED"/>
    <w:rsid w:val="007F63FC"/>
    <w:rsid w:val="00804D76"/>
    <w:rsid w:val="00825FF6"/>
    <w:rsid w:val="008419C2"/>
    <w:rsid w:val="008444CD"/>
    <w:rsid w:val="008477B6"/>
    <w:rsid w:val="008511A7"/>
    <w:rsid w:val="0085762F"/>
    <w:rsid w:val="008649C3"/>
    <w:rsid w:val="00871B15"/>
    <w:rsid w:val="008938FF"/>
    <w:rsid w:val="008B5979"/>
    <w:rsid w:val="008F5F29"/>
    <w:rsid w:val="00916226"/>
    <w:rsid w:val="0093102B"/>
    <w:rsid w:val="009369CF"/>
    <w:rsid w:val="00946973"/>
    <w:rsid w:val="0097540D"/>
    <w:rsid w:val="00987400"/>
    <w:rsid w:val="009B3045"/>
    <w:rsid w:val="009C7D8B"/>
    <w:rsid w:val="009E7E3C"/>
    <w:rsid w:val="009F6439"/>
    <w:rsid w:val="00A670E7"/>
    <w:rsid w:val="00A92AE8"/>
    <w:rsid w:val="00AA29BB"/>
    <w:rsid w:val="00AB4E94"/>
    <w:rsid w:val="00AB6F97"/>
    <w:rsid w:val="00AD5E62"/>
    <w:rsid w:val="00AD741A"/>
    <w:rsid w:val="00AE6BA3"/>
    <w:rsid w:val="00B50B33"/>
    <w:rsid w:val="00B63CAE"/>
    <w:rsid w:val="00B81329"/>
    <w:rsid w:val="00B826D7"/>
    <w:rsid w:val="00B959C0"/>
    <w:rsid w:val="00BA7E1A"/>
    <w:rsid w:val="00BE726E"/>
    <w:rsid w:val="00C041E4"/>
    <w:rsid w:val="00C05F4C"/>
    <w:rsid w:val="00C36840"/>
    <w:rsid w:val="00CB5FC3"/>
    <w:rsid w:val="00CD6B08"/>
    <w:rsid w:val="00D906BB"/>
    <w:rsid w:val="00DA3D2E"/>
    <w:rsid w:val="00DA79CF"/>
    <w:rsid w:val="00DE729A"/>
    <w:rsid w:val="00E14663"/>
    <w:rsid w:val="00E31BD6"/>
    <w:rsid w:val="00E50A84"/>
    <w:rsid w:val="00E84187"/>
    <w:rsid w:val="00EA20C9"/>
    <w:rsid w:val="00ED27B3"/>
    <w:rsid w:val="00F302AA"/>
    <w:rsid w:val="00F43A5F"/>
    <w:rsid w:val="00F916CF"/>
    <w:rsid w:val="00F91A55"/>
    <w:rsid w:val="00FD1A33"/>
    <w:rsid w:val="00FD255F"/>
    <w:rsid w:val="00FF0BA8"/>
    <w:rsid w:val="1F22AB90"/>
    <w:rsid w:val="234A586C"/>
    <w:rsid w:val="5972F72C"/>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FD4148F"/>
  <w15:docId w15:val="{6E37437F-E431-4C94-9963-78B4180F6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3"/>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BE726E"/>
    <w:pPr>
      <w:keepNext/>
      <w:framePr w:hSpace="141" w:wrap="around" w:vAnchor="text" w:hAnchor="text" w:y="1"/>
      <w:tabs>
        <w:tab w:val="left" w:pos="0"/>
      </w:tabs>
      <w:spacing w:before="240" w:after="0" w:line="300" w:lineRule="auto"/>
      <w:suppressOverlap/>
      <w:outlineLvl w:val="1"/>
    </w:pPr>
    <w:rPr>
      <w:rFonts w:eastAsia="Times New Roman" w:cs="Times New Roman"/>
      <w:b/>
      <w:sz w:val="28"/>
      <w:szCs w:val="24"/>
      <w:lang w:val="nl-NL" w:eastAsia="nl-NL"/>
    </w:rPr>
  </w:style>
  <w:style w:type="paragraph" w:styleId="Kop3">
    <w:name w:val="heading 3"/>
    <w:basedOn w:val="Standaard"/>
    <w:next w:val="Standaard"/>
    <w:link w:val="Kop3Char"/>
    <w:autoRedefine/>
    <w:qFormat/>
    <w:rsid w:val="00153348"/>
    <w:pPr>
      <w:keepNext/>
      <w:numPr>
        <w:ilvl w:val="3"/>
        <w:numId w:val="13"/>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3"/>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3"/>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3"/>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3"/>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BE726E"/>
    <w:rPr>
      <w:rFonts w:eastAsia="Times New Roman" w:cs="Times New Roman"/>
      <w:b/>
      <w:sz w:val="28"/>
      <w:szCs w:val="24"/>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3"/>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styleId="Hyperlink">
    <w:name w:val="Hyperlink"/>
    <w:basedOn w:val="Standaardalinea-lettertype"/>
    <w:uiPriority w:val="99"/>
    <w:unhideWhenUsed/>
    <w:rsid w:val="005E4B7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039643">
      <w:bodyDiv w:val="1"/>
      <w:marLeft w:val="0"/>
      <w:marRight w:val="0"/>
      <w:marTop w:val="0"/>
      <w:marBottom w:val="0"/>
      <w:divBdr>
        <w:top w:val="none" w:sz="0" w:space="0" w:color="auto"/>
        <w:left w:val="none" w:sz="0" w:space="0" w:color="auto"/>
        <w:bottom w:val="none" w:sz="0" w:space="0" w:color="auto"/>
        <w:right w:val="none" w:sz="0" w:space="0" w:color="auto"/>
      </w:divBdr>
    </w:div>
    <w:div w:id="752514371">
      <w:bodyDiv w:val="1"/>
      <w:marLeft w:val="0"/>
      <w:marRight w:val="0"/>
      <w:marTop w:val="0"/>
      <w:marBottom w:val="0"/>
      <w:divBdr>
        <w:top w:val="none" w:sz="0" w:space="0" w:color="auto"/>
        <w:left w:val="none" w:sz="0" w:space="0" w:color="auto"/>
        <w:bottom w:val="none" w:sz="0" w:space="0" w:color="auto"/>
        <w:right w:val="none" w:sz="0" w:space="0" w:color="auto"/>
      </w:divBdr>
    </w:div>
    <w:div w:id="913322367">
      <w:bodyDiv w:val="1"/>
      <w:marLeft w:val="0"/>
      <w:marRight w:val="0"/>
      <w:marTop w:val="0"/>
      <w:marBottom w:val="0"/>
      <w:divBdr>
        <w:top w:val="none" w:sz="0" w:space="0" w:color="auto"/>
        <w:left w:val="none" w:sz="0" w:space="0" w:color="auto"/>
        <w:bottom w:val="none" w:sz="0" w:space="0" w:color="auto"/>
        <w:right w:val="none" w:sz="0" w:space="0" w:color="auto"/>
      </w:divBdr>
    </w:div>
    <w:div w:id="920679316">
      <w:bodyDiv w:val="1"/>
      <w:marLeft w:val="0"/>
      <w:marRight w:val="0"/>
      <w:marTop w:val="0"/>
      <w:marBottom w:val="0"/>
      <w:divBdr>
        <w:top w:val="none" w:sz="0" w:space="0" w:color="auto"/>
        <w:left w:val="none" w:sz="0" w:space="0" w:color="auto"/>
        <w:bottom w:val="none" w:sz="0" w:space="0" w:color="auto"/>
        <w:right w:val="none" w:sz="0" w:space="0" w:color="auto"/>
      </w:divBdr>
    </w:div>
    <w:div w:id="1421559564">
      <w:bodyDiv w:val="1"/>
      <w:marLeft w:val="0"/>
      <w:marRight w:val="0"/>
      <w:marTop w:val="0"/>
      <w:marBottom w:val="0"/>
      <w:divBdr>
        <w:top w:val="none" w:sz="0" w:space="0" w:color="auto"/>
        <w:left w:val="none" w:sz="0" w:space="0" w:color="auto"/>
        <w:bottom w:val="none" w:sz="0" w:space="0" w:color="auto"/>
        <w:right w:val="none" w:sz="0" w:space="0" w:color="auto"/>
      </w:divBdr>
    </w:div>
    <w:div w:id="1607034707">
      <w:bodyDiv w:val="1"/>
      <w:marLeft w:val="0"/>
      <w:marRight w:val="0"/>
      <w:marTop w:val="0"/>
      <w:marBottom w:val="0"/>
      <w:divBdr>
        <w:top w:val="none" w:sz="0" w:space="0" w:color="auto"/>
        <w:left w:val="none" w:sz="0" w:space="0" w:color="auto"/>
        <w:bottom w:val="none" w:sz="0" w:space="0" w:color="auto"/>
        <w:right w:val="none" w:sz="0" w:space="0" w:color="auto"/>
      </w:divBdr>
    </w:div>
    <w:div w:id="1652980105">
      <w:bodyDiv w:val="1"/>
      <w:marLeft w:val="0"/>
      <w:marRight w:val="0"/>
      <w:marTop w:val="0"/>
      <w:marBottom w:val="0"/>
      <w:divBdr>
        <w:top w:val="none" w:sz="0" w:space="0" w:color="auto"/>
        <w:left w:val="none" w:sz="0" w:space="0" w:color="auto"/>
        <w:bottom w:val="none" w:sz="0" w:space="0" w:color="auto"/>
        <w:right w:val="none" w:sz="0" w:space="0" w:color="auto"/>
      </w:divBdr>
    </w:div>
    <w:div w:id="1757247684">
      <w:bodyDiv w:val="1"/>
      <w:marLeft w:val="0"/>
      <w:marRight w:val="0"/>
      <w:marTop w:val="0"/>
      <w:marBottom w:val="0"/>
      <w:divBdr>
        <w:top w:val="none" w:sz="0" w:space="0" w:color="auto"/>
        <w:left w:val="none" w:sz="0" w:space="0" w:color="auto"/>
        <w:bottom w:val="none" w:sz="0" w:space="0" w:color="auto"/>
        <w:right w:val="none" w:sz="0" w:space="0" w:color="auto"/>
      </w:divBdr>
    </w:div>
    <w:div w:id="1927111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microsoft.com/office/2007/relationships/hdphoto" Target="media/hdphoto4.wdp"/><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s://www.youtube.com/watch?v=6KRjuuEVEZs" TargetMode="Externa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07/relationships/hdphoto" Target="media/hdphoto5.wdp"/><Relationship Id="rId28" Type="http://schemas.openxmlformats.org/officeDocument/2006/relationships/theme" Target="theme/theme1.xml"/><Relationship Id="rId10" Type="http://schemas.openxmlformats.org/officeDocument/2006/relationships/image" Target="media/image3.png"/><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Caenen\OneDrive%20-%20Hogeschool%20VIVES\1718%20Computationeel%20denken\werkdocument%20template%20activiteiten\Sjabloon%20&#8211;%20WP2,%20literatuurstudie%20STEM-didactiek.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08"/>
  <w:hyphenationZone w:val="425"/>
  <w:characterSpacingControl w:val="doNotCompress"/>
  <w:compat>
    <w:useFELayout/>
    <w:compatSetting w:name="compatibilityMode" w:uri="http://schemas.microsoft.com/office/word" w:val="12"/>
  </w:compat>
  <w:rsids>
    <w:rsidRoot w:val="00E7018A"/>
    <w:rsid w:val="00E7018A"/>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C61F5D-9D46-4279-88A2-2A02510D0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 WP2, literatuurstudie STEM-didactiek.dotx</Template>
  <TotalTime>1</TotalTime>
  <Pages>7</Pages>
  <Words>1344</Words>
  <Characters>7397</Characters>
  <Application>Microsoft Office Word</Application>
  <DocSecurity>0</DocSecurity>
  <Lines>61</Lines>
  <Paragraphs>17</Paragraphs>
  <ScaleCrop>false</ScaleCrop>
  <Company/>
  <LinksUpToDate>false</LinksUpToDate>
  <CharactersWithSpaces>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25</cp:revision>
  <cp:lastPrinted>2017-12-22T10:19:00Z</cp:lastPrinted>
  <dcterms:created xsi:type="dcterms:W3CDTF">2017-12-20T14:20:00Z</dcterms:created>
  <dcterms:modified xsi:type="dcterms:W3CDTF">2018-09-21T11:51:00Z</dcterms:modified>
</cp:coreProperties>
</file>